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46" w:type="dxa"/>
        <w:tblLook w:val="04A0" w:firstRow="1" w:lastRow="0" w:firstColumn="1" w:lastColumn="0" w:noHBand="0" w:noVBand="1"/>
      </w:tblPr>
      <w:tblGrid>
        <w:gridCol w:w="2798"/>
        <w:gridCol w:w="2935"/>
        <w:gridCol w:w="3213"/>
      </w:tblGrid>
      <w:tr w:rsidR="00F76CD3" w:rsidRPr="002549ED" w14:paraId="437EF790" w14:textId="77777777" w:rsidTr="00CC688E">
        <w:trPr>
          <w:trHeight w:hRule="exact" w:val="1207"/>
        </w:trPr>
        <w:tc>
          <w:tcPr>
            <w:tcW w:w="2798" w:type="dxa"/>
          </w:tcPr>
          <w:p w14:paraId="74FB2D31" w14:textId="77777777" w:rsidR="00F76CD3" w:rsidRPr="002549ED"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bookmarkStart w:id="0" w:name="_Hlk118443515"/>
            <w:r w:rsidRPr="002549ED">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2549ED"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2549ED">
              <w:rPr>
                <w:rFonts w:ascii="Calibri" w:eastAsia="Calibri" w:hAnsi="Calibri" w:cs="Times New Roman"/>
                <w:b/>
                <w:sz w:val="22"/>
                <w:szCs w:val="22"/>
                <w:lang w:eastAsia="en-US"/>
              </w:rPr>
              <w:t>Zavod za zdravstveno</w:t>
            </w:r>
            <w:r w:rsidRPr="002549ED">
              <w:rPr>
                <w:rFonts w:ascii="Calibri" w:eastAsia="Calibri" w:hAnsi="Calibri" w:cs="Times New Roman"/>
                <w:b/>
                <w:sz w:val="22"/>
                <w:szCs w:val="22"/>
                <w:lang w:eastAsia="en-US"/>
              </w:rPr>
              <w:br/>
              <w:t>zavarovanje Slovenije</w:t>
            </w:r>
          </w:p>
        </w:tc>
        <w:tc>
          <w:tcPr>
            <w:tcW w:w="2934" w:type="dxa"/>
            <w:vMerge w:val="restart"/>
          </w:tcPr>
          <w:p w14:paraId="52550C18" w14:textId="6F852DF1" w:rsidR="00F76CD3" w:rsidRPr="002549ED" w:rsidRDefault="00C03B53" w:rsidP="00F76CD3">
            <w:pPr>
              <w:tabs>
                <w:tab w:val="center" w:pos="4536"/>
                <w:tab w:val="left" w:pos="5670"/>
                <w:tab w:val="right" w:pos="9072"/>
              </w:tabs>
              <w:jc w:val="center"/>
              <w:rPr>
                <w:rFonts w:ascii="Calibri" w:eastAsia="Calibri" w:hAnsi="Calibri" w:cs="Times New Roman"/>
                <w:sz w:val="22"/>
                <w:szCs w:val="22"/>
                <w:lang w:eastAsia="en-US"/>
              </w:rPr>
            </w:pPr>
            <w:r w:rsidRPr="002549ED">
              <w:rPr>
                <w:noProof/>
              </w:rPr>
              <w:drawing>
                <wp:inline distT="0" distB="0" distL="0" distR="0" wp14:anchorId="63407806" wp14:editId="3B497996">
                  <wp:extent cx="1045336" cy="643737"/>
                  <wp:effectExtent l="0" t="0" r="2540" b="444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50650" cy="647009"/>
                          </a:xfrm>
                          <a:prstGeom prst="rect">
                            <a:avLst/>
                          </a:prstGeom>
                        </pic:spPr>
                      </pic:pic>
                    </a:graphicData>
                  </a:graphic>
                </wp:inline>
              </w:drawing>
            </w:r>
          </w:p>
        </w:tc>
        <w:tc>
          <w:tcPr>
            <w:tcW w:w="3213" w:type="dxa"/>
            <w:tcMar>
              <w:left w:w="0" w:type="dxa"/>
            </w:tcMar>
          </w:tcPr>
          <w:p w14:paraId="23BDCD70" w14:textId="77777777" w:rsidR="00F76CD3" w:rsidRPr="002549ED"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2549ED" w14:paraId="4DFC27AA" w14:textId="77777777" w:rsidTr="00CC688E">
        <w:trPr>
          <w:trHeight w:hRule="exact" w:val="146"/>
        </w:trPr>
        <w:tc>
          <w:tcPr>
            <w:tcW w:w="2798" w:type="dxa"/>
          </w:tcPr>
          <w:p w14:paraId="78EC19CA" w14:textId="77777777" w:rsidR="00F76CD3" w:rsidRPr="002549ED"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934" w:type="dxa"/>
            <w:vMerge/>
          </w:tcPr>
          <w:p w14:paraId="14A6495B" w14:textId="77777777" w:rsidR="00F76CD3" w:rsidRPr="002549ED"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213" w:type="dxa"/>
            <w:tcMar>
              <w:left w:w="0" w:type="dxa"/>
            </w:tcMar>
          </w:tcPr>
          <w:p w14:paraId="4A58DBFC" w14:textId="77777777" w:rsidR="00F76CD3" w:rsidRPr="002549ED"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2549ED" w14:paraId="2BA4A96D" w14:textId="77777777" w:rsidTr="00CC688E">
        <w:trPr>
          <w:trHeight w:val="1283"/>
        </w:trPr>
        <w:tc>
          <w:tcPr>
            <w:tcW w:w="5733" w:type="dxa"/>
            <w:gridSpan w:val="2"/>
          </w:tcPr>
          <w:p w14:paraId="5D8A8BC8" w14:textId="77777777" w:rsidR="00F76CD3" w:rsidRPr="002549ED"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2549ED">
              <w:rPr>
                <w:rFonts w:ascii="Calibri" w:eastAsia="Calibri" w:hAnsi="Calibri" w:cs="Times New Roman"/>
                <w:b/>
                <w:noProof/>
                <w:sz w:val="22"/>
                <w:szCs w:val="22"/>
                <w:lang w:eastAsia="en-US"/>
              </w:rPr>
              <w:t>Direkcija</w:t>
            </w:r>
          </w:p>
          <w:p w14:paraId="27216E7F" w14:textId="77777777" w:rsidR="00F76CD3" w:rsidRPr="002549ED"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2549ED">
              <w:rPr>
                <w:rFonts w:ascii="Calibri" w:eastAsia="Calibri" w:hAnsi="Calibri" w:cs="Times New Roman"/>
                <w:noProof/>
                <w:sz w:val="22"/>
                <w:szCs w:val="22"/>
                <w:lang w:eastAsia="en-US"/>
              </w:rPr>
              <w:t xml:space="preserve">Miklošičeva cesta 24 </w:t>
            </w:r>
          </w:p>
          <w:p w14:paraId="4898B4C2" w14:textId="77777777" w:rsidR="00F76CD3" w:rsidRPr="002549ED"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2549ED">
              <w:rPr>
                <w:rFonts w:ascii="Calibri" w:eastAsia="Calibri" w:hAnsi="Calibri" w:cs="Times New Roman"/>
                <w:noProof/>
                <w:sz w:val="22"/>
                <w:szCs w:val="22"/>
                <w:lang w:eastAsia="en-US"/>
              </w:rPr>
              <w:t>1000 Ljubljana</w:t>
            </w:r>
          </w:p>
        </w:tc>
        <w:tc>
          <w:tcPr>
            <w:tcW w:w="3213" w:type="dxa"/>
            <w:tcMar>
              <w:left w:w="0" w:type="dxa"/>
            </w:tcMar>
          </w:tcPr>
          <w:p w14:paraId="255B6047" w14:textId="77777777" w:rsidR="00F76CD3" w:rsidRPr="002549ED"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2549ED">
              <w:rPr>
                <w:rFonts w:ascii="Calibri" w:eastAsia="Calibri" w:hAnsi="Calibri" w:cs="Times New Roman"/>
                <w:sz w:val="22"/>
                <w:szCs w:val="22"/>
                <w:lang w:eastAsia="en-US"/>
              </w:rPr>
              <w:t xml:space="preserve">Tel.: </w:t>
            </w:r>
            <w:r w:rsidRPr="002549ED">
              <w:rPr>
                <w:rFonts w:ascii="Calibri" w:eastAsia="Calibri" w:hAnsi="Calibri" w:cs="Times New Roman"/>
                <w:noProof/>
                <w:sz w:val="22"/>
                <w:szCs w:val="22"/>
                <w:lang w:eastAsia="en-US"/>
              </w:rPr>
              <w:t>01 30 77 296</w:t>
            </w:r>
          </w:p>
          <w:p w14:paraId="56D7842F" w14:textId="0E0259E2" w:rsidR="00F76CD3" w:rsidRPr="002549ED"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2549ED">
              <w:rPr>
                <w:rFonts w:ascii="Calibri" w:eastAsia="Calibri" w:hAnsi="Calibri" w:cs="Times New Roman"/>
                <w:sz w:val="22"/>
                <w:szCs w:val="22"/>
                <w:lang w:eastAsia="en-US"/>
              </w:rPr>
              <w:t xml:space="preserve">E-pošta: </w:t>
            </w:r>
            <w:r w:rsidRPr="002549ED">
              <w:rPr>
                <w:rFonts w:ascii="Calibri" w:eastAsia="Calibri" w:hAnsi="Calibri" w:cs="Times New Roman"/>
                <w:noProof/>
                <w:sz w:val="22"/>
                <w:szCs w:val="22"/>
                <w:lang w:eastAsia="en-US"/>
              </w:rPr>
              <w:t>i</w:t>
            </w:r>
            <w:r w:rsidR="00CC688E" w:rsidRPr="002549ED">
              <w:rPr>
                <w:rFonts w:ascii="Calibri" w:eastAsia="Calibri" w:hAnsi="Calibri" w:cs="Times New Roman"/>
                <w:noProof/>
                <w:sz w:val="22"/>
                <w:szCs w:val="22"/>
                <w:lang w:eastAsia="en-US"/>
              </w:rPr>
              <w:t>jn</w:t>
            </w:r>
            <w:r w:rsidRPr="002549ED">
              <w:rPr>
                <w:rFonts w:ascii="Calibri" w:eastAsia="Calibri" w:hAnsi="Calibri" w:cs="Times New Roman"/>
                <w:noProof/>
                <w:sz w:val="22"/>
                <w:szCs w:val="22"/>
                <w:lang w:eastAsia="en-US"/>
              </w:rPr>
              <w:t>@zzzs.si</w:t>
            </w:r>
          </w:p>
          <w:p w14:paraId="24F6D060" w14:textId="77777777" w:rsidR="00F76CD3" w:rsidRPr="002549ED"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2549ED">
              <w:rPr>
                <w:rFonts w:ascii="Calibri" w:eastAsia="Calibri" w:hAnsi="Calibri" w:cs="Times New Roman"/>
                <w:sz w:val="22"/>
                <w:szCs w:val="22"/>
                <w:lang w:eastAsia="en-US"/>
              </w:rPr>
              <w:t>www.zzzs.si</w:t>
            </w:r>
          </w:p>
        </w:tc>
      </w:tr>
      <w:bookmarkEnd w:id="0"/>
    </w:tbl>
    <w:p w14:paraId="4136CA9B" w14:textId="77777777" w:rsidR="00004DEB" w:rsidRPr="002549ED" w:rsidRDefault="00004DEB" w:rsidP="00632A23">
      <w:pPr>
        <w:jc w:val="both"/>
        <w:rPr>
          <w:rFonts w:asciiTheme="minorHAnsi" w:hAnsiTheme="minorHAnsi"/>
          <w:sz w:val="22"/>
          <w:szCs w:val="22"/>
        </w:rPr>
      </w:pPr>
    </w:p>
    <w:p w14:paraId="6E076CA1" w14:textId="77777777" w:rsidR="00100863" w:rsidRPr="002549ED" w:rsidRDefault="00100863" w:rsidP="00100863">
      <w:pPr>
        <w:framePr w:w="1985" w:hSpace="181" w:wrap="notBeside" w:hAnchor="page" w:xAlign="center" w:yAlign="bottom"/>
        <w:rPr>
          <w:rFonts w:asciiTheme="minorHAnsi" w:hAnsiTheme="minorHAnsi"/>
          <w:sz w:val="22"/>
          <w:szCs w:val="22"/>
        </w:rPr>
      </w:pPr>
      <w:bookmarkStart w:id="1" w:name="datoteka"/>
      <w:bookmarkStart w:id="2" w:name="noga"/>
      <w:bookmarkEnd w:id="1"/>
    </w:p>
    <w:bookmarkEnd w:id="2"/>
    <w:p w14:paraId="2DDF51E7" w14:textId="77777777" w:rsidR="00BA4863" w:rsidRPr="002549ED" w:rsidRDefault="00BA4863" w:rsidP="00632A23">
      <w:pPr>
        <w:jc w:val="both"/>
        <w:rPr>
          <w:rFonts w:asciiTheme="minorHAnsi" w:hAnsiTheme="minorHAnsi"/>
          <w:sz w:val="22"/>
          <w:szCs w:val="22"/>
        </w:rPr>
      </w:pPr>
    </w:p>
    <w:p w14:paraId="6B55D6AB" w14:textId="77777777" w:rsidR="00BA4863" w:rsidRPr="002549ED" w:rsidRDefault="00BA4863" w:rsidP="00BA4863">
      <w:pPr>
        <w:framePr w:w="5500" w:wrap="around" w:vAnchor="page" w:hAnchor="page" w:x="1342" w:y="1085"/>
        <w:rPr>
          <w:rFonts w:asciiTheme="minorHAnsi" w:hAnsiTheme="minorHAnsi"/>
          <w:sz w:val="22"/>
          <w:szCs w:val="22"/>
        </w:rPr>
      </w:pPr>
      <w:bookmarkStart w:id="3" w:name="glava"/>
    </w:p>
    <w:bookmarkEnd w:id="3"/>
    <w:p w14:paraId="4224A2FE" w14:textId="68420688" w:rsidR="00B44547" w:rsidRPr="002549ED" w:rsidRDefault="00B44547" w:rsidP="00B44547">
      <w:pPr>
        <w:tabs>
          <w:tab w:val="left" w:pos="5670"/>
        </w:tabs>
        <w:spacing w:line="240" w:lineRule="exact"/>
        <w:ind w:left="5670"/>
        <w:jc w:val="both"/>
        <w:rPr>
          <w:rFonts w:asciiTheme="minorHAnsi" w:hAnsiTheme="minorHAnsi"/>
          <w:sz w:val="22"/>
          <w:szCs w:val="22"/>
        </w:rPr>
      </w:pPr>
      <w:r w:rsidRPr="002549ED">
        <w:rPr>
          <w:rFonts w:ascii="Calibri" w:eastAsia="Calibri" w:hAnsi="Calibri" w:cs="Times New Roman"/>
          <w:sz w:val="22"/>
          <w:szCs w:val="22"/>
          <w:lang w:eastAsia="en-US"/>
        </w:rPr>
        <w:t xml:space="preserve">Številka: </w:t>
      </w:r>
      <w:r w:rsidR="00837A48" w:rsidRPr="002549ED">
        <w:rPr>
          <w:rFonts w:ascii="Calibri" w:eastAsia="Calibri" w:hAnsi="Calibri" w:cs="Times New Roman"/>
          <w:sz w:val="22"/>
          <w:szCs w:val="22"/>
          <w:lang w:eastAsia="en-US"/>
        </w:rPr>
        <w:t>430-</w:t>
      </w:r>
      <w:r w:rsidR="00A75F0D">
        <w:rPr>
          <w:rFonts w:ascii="Calibri" w:eastAsia="Calibri" w:hAnsi="Calibri" w:cs="Times New Roman"/>
          <w:sz w:val="22"/>
          <w:szCs w:val="22"/>
          <w:lang w:eastAsia="en-US"/>
        </w:rPr>
        <w:t>62</w:t>
      </w:r>
      <w:r w:rsidRPr="002549ED">
        <w:rPr>
          <w:rFonts w:asciiTheme="minorHAnsi" w:hAnsiTheme="minorHAnsi"/>
          <w:sz w:val="22"/>
          <w:szCs w:val="22"/>
        </w:rPr>
        <w:t>/202</w:t>
      </w:r>
      <w:r w:rsidR="007F4C2C">
        <w:rPr>
          <w:rFonts w:asciiTheme="minorHAnsi" w:hAnsiTheme="minorHAnsi"/>
          <w:sz w:val="22"/>
          <w:szCs w:val="22"/>
        </w:rPr>
        <w:t>6</w:t>
      </w:r>
      <w:r w:rsidRPr="002549ED">
        <w:rPr>
          <w:rFonts w:asciiTheme="minorHAnsi" w:hAnsiTheme="minorHAnsi"/>
          <w:sz w:val="22"/>
          <w:szCs w:val="22"/>
        </w:rPr>
        <w:t>-DI/</w:t>
      </w:r>
      <w:r w:rsidR="002B02DF">
        <w:rPr>
          <w:rFonts w:asciiTheme="minorHAnsi" w:hAnsiTheme="minorHAnsi"/>
          <w:sz w:val="22"/>
          <w:szCs w:val="22"/>
        </w:rPr>
        <w:t>1</w:t>
      </w:r>
      <w:r w:rsidR="00356C38">
        <w:rPr>
          <w:rFonts w:asciiTheme="minorHAnsi" w:hAnsiTheme="minorHAnsi"/>
          <w:sz w:val="22"/>
          <w:szCs w:val="22"/>
        </w:rPr>
        <w:t>1</w:t>
      </w:r>
    </w:p>
    <w:p w14:paraId="0D9A5D2F" w14:textId="23AEFA83" w:rsidR="00090431" w:rsidRPr="002549ED" w:rsidRDefault="00B44547" w:rsidP="00CC688E">
      <w:pPr>
        <w:tabs>
          <w:tab w:val="left" w:pos="5670"/>
        </w:tabs>
        <w:spacing w:line="240" w:lineRule="exact"/>
        <w:ind w:left="5670"/>
        <w:jc w:val="both"/>
        <w:rPr>
          <w:rFonts w:ascii="Calibri" w:eastAsia="Calibri" w:hAnsi="Calibri" w:cs="Times New Roman"/>
          <w:sz w:val="22"/>
          <w:szCs w:val="22"/>
          <w:lang w:eastAsia="en-US"/>
        </w:rPr>
      </w:pPr>
      <w:r w:rsidRPr="002549ED">
        <w:rPr>
          <w:rFonts w:ascii="Calibri" w:eastAsia="Calibri" w:hAnsi="Calibri" w:cs="Times New Roman"/>
          <w:sz w:val="22"/>
          <w:szCs w:val="22"/>
          <w:lang w:eastAsia="en-US"/>
        </w:rPr>
        <w:t xml:space="preserve">Datum: </w:t>
      </w:r>
      <w:r w:rsidR="002B02DF">
        <w:rPr>
          <w:rFonts w:ascii="Calibri" w:eastAsia="Calibri" w:hAnsi="Calibri" w:cs="Times New Roman"/>
          <w:sz w:val="22"/>
          <w:szCs w:val="22"/>
          <w:lang w:eastAsia="en-US"/>
        </w:rPr>
        <w:t>29</w:t>
      </w:r>
      <w:r w:rsidR="00CC688E" w:rsidRPr="002549ED">
        <w:rPr>
          <w:rFonts w:ascii="Calibri" w:eastAsia="Calibri" w:hAnsi="Calibri" w:cs="Times New Roman"/>
          <w:sz w:val="22"/>
          <w:szCs w:val="22"/>
          <w:lang w:eastAsia="en-US"/>
        </w:rPr>
        <w:t>.</w:t>
      </w:r>
      <w:r w:rsidR="008628E0" w:rsidRPr="002549ED">
        <w:rPr>
          <w:rFonts w:ascii="Calibri" w:eastAsia="Calibri" w:hAnsi="Calibri" w:cs="Times New Roman"/>
          <w:sz w:val="22"/>
          <w:szCs w:val="22"/>
          <w:lang w:eastAsia="en-US"/>
        </w:rPr>
        <w:t xml:space="preserve"> </w:t>
      </w:r>
      <w:r w:rsidR="002B02DF">
        <w:rPr>
          <w:rFonts w:ascii="Calibri" w:eastAsia="Calibri" w:hAnsi="Calibri" w:cs="Times New Roman"/>
          <w:sz w:val="22"/>
          <w:szCs w:val="22"/>
          <w:lang w:eastAsia="en-US"/>
        </w:rPr>
        <w:t>7</w:t>
      </w:r>
      <w:r w:rsidRPr="002549ED">
        <w:rPr>
          <w:rFonts w:ascii="Calibri" w:eastAsia="Calibri" w:hAnsi="Calibri" w:cs="Times New Roman"/>
          <w:sz w:val="22"/>
          <w:szCs w:val="22"/>
          <w:lang w:eastAsia="en-US"/>
        </w:rPr>
        <w:t>. 202</w:t>
      </w:r>
      <w:r w:rsidR="00A75F0D">
        <w:rPr>
          <w:rFonts w:ascii="Calibri" w:eastAsia="Calibri" w:hAnsi="Calibri" w:cs="Times New Roman"/>
          <w:sz w:val="22"/>
          <w:szCs w:val="22"/>
          <w:lang w:eastAsia="en-US"/>
        </w:rPr>
        <w:t>6</w:t>
      </w:r>
    </w:p>
    <w:p w14:paraId="75F580BB" w14:textId="77777777" w:rsidR="00090431" w:rsidRPr="002549ED" w:rsidRDefault="00090431" w:rsidP="00090431">
      <w:pPr>
        <w:jc w:val="both"/>
        <w:rPr>
          <w:rFonts w:asciiTheme="minorHAnsi" w:hAnsiTheme="minorHAnsi"/>
          <w:sz w:val="22"/>
          <w:szCs w:val="22"/>
        </w:rPr>
      </w:pPr>
    </w:p>
    <w:p w14:paraId="7F38DE1B" w14:textId="77777777" w:rsidR="00B44547" w:rsidRPr="00E66BDC" w:rsidRDefault="00B44547" w:rsidP="00E66BDC">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E66BDC">
        <w:rPr>
          <w:rFonts w:asciiTheme="minorHAnsi" w:hAnsiTheme="minorHAnsi"/>
          <w:b/>
          <w:color w:val="FFFFFF" w:themeColor="background1"/>
          <w:sz w:val="28"/>
          <w:szCs w:val="28"/>
        </w:rPr>
        <w:t>POVABILO K SODELOVANJU</w:t>
      </w:r>
    </w:p>
    <w:p w14:paraId="43AD9E9B" w14:textId="26D5AF9B" w:rsidR="00B44547" w:rsidRPr="00E66BDC" w:rsidRDefault="00B44547" w:rsidP="00E66BDC">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E66BDC">
        <w:rPr>
          <w:rFonts w:asciiTheme="minorHAnsi" w:hAnsiTheme="minorHAnsi"/>
          <w:b/>
          <w:color w:val="FFFFFF" w:themeColor="background1"/>
          <w:sz w:val="28"/>
          <w:szCs w:val="28"/>
        </w:rPr>
        <w:t xml:space="preserve">v postopku </w:t>
      </w:r>
      <w:r w:rsidR="00E53954" w:rsidRPr="00E66BDC">
        <w:rPr>
          <w:rFonts w:asciiTheme="minorHAnsi" w:hAnsiTheme="minorHAnsi"/>
          <w:b/>
          <w:color w:val="FFFFFF" w:themeColor="background1"/>
          <w:sz w:val="28"/>
          <w:szCs w:val="28"/>
        </w:rPr>
        <w:t xml:space="preserve">javnega </w:t>
      </w:r>
      <w:r w:rsidRPr="00E66BDC">
        <w:rPr>
          <w:rFonts w:asciiTheme="minorHAnsi" w:hAnsiTheme="minorHAnsi"/>
          <w:b/>
          <w:color w:val="FFFFFF" w:themeColor="background1"/>
          <w:sz w:val="28"/>
          <w:szCs w:val="28"/>
        </w:rPr>
        <w:t>naročila z oznako</w:t>
      </w:r>
    </w:p>
    <w:p w14:paraId="03A1668D" w14:textId="7E42551E" w:rsidR="00B44547" w:rsidRPr="00E66BDC" w:rsidRDefault="007801CD" w:rsidP="00E66BDC">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bookmarkStart w:id="4" w:name="_Hlk112051966"/>
      <w:r w:rsidRPr="00E66BDC">
        <w:rPr>
          <w:rFonts w:asciiTheme="minorHAnsi" w:hAnsiTheme="minorHAnsi"/>
          <w:b/>
          <w:color w:val="FFFFFF" w:themeColor="background1"/>
          <w:sz w:val="28"/>
          <w:szCs w:val="28"/>
        </w:rPr>
        <w:t>DIR-</w:t>
      </w:r>
      <w:r w:rsidR="007F4C2C" w:rsidRPr="00E66BDC">
        <w:rPr>
          <w:rFonts w:asciiTheme="minorHAnsi" w:hAnsiTheme="minorHAnsi"/>
          <w:b/>
          <w:color w:val="FFFFFF" w:themeColor="background1"/>
          <w:sz w:val="28"/>
          <w:szCs w:val="28"/>
        </w:rPr>
        <w:t>SV-1</w:t>
      </w:r>
      <w:r w:rsidR="00A75F0D" w:rsidRPr="00E66BDC">
        <w:rPr>
          <w:rFonts w:asciiTheme="minorHAnsi" w:hAnsiTheme="minorHAnsi"/>
          <w:b/>
          <w:color w:val="FFFFFF" w:themeColor="background1"/>
          <w:sz w:val="28"/>
          <w:szCs w:val="28"/>
        </w:rPr>
        <w:t>2</w:t>
      </w:r>
      <w:r w:rsidR="007F4C2C" w:rsidRPr="00E66BDC">
        <w:rPr>
          <w:rFonts w:asciiTheme="minorHAnsi" w:hAnsiTheme="minorHAnsi"/>
          <w:b/>
          <w:color w:val="FFFFFF" w:themeColor="background1"/>
          <w:sz w:val="28"/>
          <w:szCs w:val="28"/>
        </w:rPr>
        <w:t>-0</w:t>
      </w:r>
      <w:r w:rsidR="00A75F0D" w:rsidRPr="00E66BDC">
        <w:rPr>
          <w:rFonts w:asciiTheme="minorHAnsi" w:hAnsiTheme="minorHAnsi"/>
          <w:b/>
          <w:color w:val="FFFFFF" w:themeColor="background1"/>
          <w:sz w:val="28"/>
          <w:szCs w:val="28"/>
        </w:rPr>
        <w:t>38</w:t>
      </w:r>
      <w:r w:rsidR="007F4C2C" w:rsidRPr="00E66BDC">
        <w:rPr>
          <w:rFonts w:asciiTheme="minorHAnsi" w:hAnsiTheme="minorHAnsi"/>
          <w:b/>
          <w:color w:val="FFFFFF" w:themeColor="background1"/>
          <w:sz w:val="28"/>
          <w:szCs w:val="28"/>
        </w:rPr>
        <w:t>/26</w:t>
      </w:r>
      <w:r w:rsidR="008628E0" w:rsidRPr="00E66BDC">
        <w:rPr>
          <w:rFonts w:asciiTheme="minorHAnsi" w:hAnsiTheme="minorHAnsi"/>
          <w:b/>
          <w:color w:val="FFFFFF" w:themeColor="background1"/>
          <w:sz w:val="28"/>
          <w:szCs w:val="28"/>
        </w:rPr>
        <w:t xml:space="preserve">-S </w:t>
      </w:r>
      <w:bookmarkEnd w:id="4"/>
    </w:p>
    <w:p w14:paraId="09664CF8" w14:textId="77777777" w:rsidR="008628E0" w:rsidRPr="002549ED" w:rsidRDefault="008628E0" w:rsidP="00B44547">
      <w:pPr>
        <w:jc w:val="both"/>
        <w:rPr>
          <w:rFonts w:asciiTheme="minorHAnsi" w:hAnsiTheme="minorHAnsi"/>
          <w:sz w:val="22"/>
          <w:szCs w:val="22"/>
        </w:rPr>
      </w:pPr>
    </w:p>
    <w:p w14:paraId="18EDB352" w14:textId="77C69331" w:rsidR="00B44547" w:rsidRPr="002549ED" w:rsidRDefault="00B44547" w:rsidP="00B44547">
      <w:pPr>
        <w:jc w:val="both"/>
        <w:rPr>
          <w:rFonts w:asciiTheme="minorHAnsi" w:hAnsiTheme="minorHAnsi"/>
          <w:sz w:val="22"/>
          <w:szCs w:val="22"/>
        </w:rPr>
      </w:pPr>
      <w:r w:rsidRPr="00E66BDC">
        <w:rPr>
          <w:rFonts w:asciiTheme="minorHAnsi" w:hAnsiTheme="minorHAnsi"/>
          <w:b/>
          <w:i/>
          <w:color w:val="255FAC"/>
          <w:sz w:val="22"/>
          <w:szCs w:val="22"/>
          <w:u w:val="single"/>
        </w:rPr>
        <w:t>NAROČNIK:</w:t>
      </w:r>
      <w:r w:rsidRPr="002549ED">
        <w:rPr>
          <w:rFonts w:asciiTheme="minorHAnsi" w:hAnsiTheme="minorHAnsi"/>
          <w:color w:val="00B050"/>
          <w:sz w:val="22"/>
          <w:szCs w:val="22"/>
        </w:rPr>
        <w:tab/>
      </w:r>
      <w:r w:rsidRPr="002549ED">
        <w:rPr>
          <w:rFonts w:asciiTheme="minorHAnsi" w:hAnsiTheme="minorHAnsi"/>
          <w:sz w:val="22"/>
          <w:szCs w:val="22"/>
        </w:rPr>
        <w:tab/>
      </w:r>
      <w:r w:rsidRPr="002549ED">
        <w:rPr>
          <w:rFonts w:asciiTheme="minorHAnsi" w:hAnsiTheme="minorHAnsi"/>
          <w:sz w:val="22"/>
          <w:szCs w:val="22"/>
        </w:rPr>
        <w:tab/>
        <w:t xml:space="preserve">Zavod za zdravstveno zavarovanje Slovenije </w:t>
      </w:r>
    </w:p>
    <w:p w14:paraId="720518CB" w14:textId="77777777" w:rsidR="00B44547" w:rsidRPr="002549ED" w:rsidRDefault="00B44547" w:rsidP="00B44547">
      <w:pPr>
        <w:jc w:val="both"/>
        <w:rPr>
          <w:rFonts w:asciiTheme="minorHAnsi" w:hAnsiTheme="minorHAnsi"/>
          <w:sz w:val="22"/>
          <w:szCs w:val="22"/>
        </w:rPr>
      </w:pPr>
      <w:r w:rsidRPr="002549ED">
        <w:rPr>
          <w:rFonts w:asciiTheme="minorHAnsi" w:hAnsiTheme="minorHAnsi"/>
          <w:sz w:val="22"/>
          <w:szCs w:val="22"/>
        </w:rPr>
        <w:tab/>
      </w:r>
      <w:r w:rsidRPr="002549ED">
        <w:rPr>
          <w:rFonts w:asciiTheme="minorHAnsi" w:hAnsiTheme="minorHAnsi"/>
          <w:sz w:val="22"/>
          <w:szCs w:val="22"/>
        </w:rPr>
        <w:tab/>
      </w:r>
      <w:r w:rsidRPr="002549ED">
        <w:rPr>
          <w:rFonts w:asciiTheme="minorHAnsi" w:hAnsiTheme="minorHAnsi"/>
          <w:sz w:val="22"/>
          <w:szCs w:val="22"/>
        </w:rPr>
        <w:tab/>
      </w:r>
      <w:r w:rsidRPr="002549ED">
        <w:rPr>
          <w:rFonts w:asciiTheme="minorHAnsi" w:hAnsiTheme="minorHAnsi"/>
          <w:sz w:val="22"/>
          <w:szCs w:val="22"/>
        </w:rPr>
        <w:tab/>
        <w:t>Miklošičeva 24</w:t>
      </w:r>
    </w:p>
    <w:p w14:paraId="489512F1" w14:textId="77777777" w:rsidR="00B44547" w:rsidRPr="002549ED" w:rsidRDefault="00B44547" w:rsidP="00B44547">
      <w:pPr>
        <w:jc w:val="both"/>
        <w:rPr>
          <w:rFonts w:asciiTheme="minorHAnsi" w:hAnsiTheme="minorHAnsi"/>
          <w:sz w:val="22"/>
          <w:szCs w:val="22"/>
        </w:rPr>
      </w:pPr>
      <w:r w:rsidRPr="002549ED">
        <w:rPr>
          <w:rFonts w:asciiTheme="minorHAnsi" w:hAnsiTheme="minorHAnsi"/>
          <w:sz w:val="22"/>
          <w:szCs w:val="22"/>
        </w:rPr>
        <w:tab/>
      </w:r>
      <w:r w:rsidRPr="002549ED">
        <w:rPr>
          <w:rFonts w:asciiTheme="minorHAnsi" w:hAnsiTheme="minorHAnsi"/>
          <w:sz w:val="22"/>
          <w:szCs w:val="22"/>
        </w:rPr>
        <w:tab/>
      </w:r>
      <w:r w:rsidRPr="002549ED">
        <w:rPr>
          <w:rFonts w:asciiTheme="minorHAnsi" w:hAnsiTheme="minorHAnsi"/>
          <w:sz w:val="22"/>
          <w:szCs w:val="22"/>
        </w:rPr>
        <w:tab/>
      </w:r>
      <w:r w:rsidRPr="002549ED">
        <w:rPr>
          <w:rFonts w:asciiTheme="minorHAnsi" w:hAnsiTheme="minorHAnsi"/>
          <w:sz w:val="22"/>
          <w:szCs w:val="22"/>
        </w:rPr>
        <w:tab/>
        <w:t>1000 Ljubljana</w:t>
      </w:r>
    </w:p>
    <w:p w14:paraId="1A04704F" w14:textId="77777777" w:rsidR="00B44547" w:rsidRPr="002549ED" w:rsidRDefault="00B44547" w:rsidP="00B44547">
      <w:pPr>
        <w:jc w:val="both"/>
        <w:rPr>
          <w:rFonts w:asciiTheme="minorHAnsi" w:hAnsiTheme="minorHAnsi"/>
          <w:sz w:val="22"/>
          <w:szCs w:val="22"/>
        </w:rPr>
      </w:pPr>
      <w:r w:rsidRPr="002549ED">
        <w:rPr>
          <w:rFonts w:asciiTheme="minorHAnsi" w:hAnsiTheme="minorHAnsi"/>
          <w:sz w:val="22"/>
          <w:szCs w:val="22"/>
        </w:rPr>
        <w:tab/>
      </w:r>
      <w:r w:rsidRPr="002549ED">
        <w:rPr>
          <w:rFonts w:asciiTheme="minorHAnsi" w:hAnsiTheme="minorHAnsi"/>
          <w:sz w:val="22"/>
          <w:szCs w:val="22"/>
        </w:rPr>
        <w:tab/>
      </w:r>
      <w:r w:rsidRPr="002549ED">
        <w:rPr>
          <w:rFonts w:asciiTheme="minorHAnsi" w:hAnsiTheme="minorHAnsi"/>
          <w:sz w:val="22"/>
          <w:szCs w:val="22"/>
        </w:rPr>
        <w:tab/>
      </w:r>
      <w:r w:rsidRPr="002549ED">
        <w:rPr>
          <w:rFonts w:asciiTheme="minorHAnsi" w:hAnsiTheme="minorHAnsi"/>
          <w:sz w:val="22"/>
          <w:szCs w:val="22"/>
        </w:rPr>
        <w:tab/>
        <w:t>(v nadaljevanju tudi kot: »ZZZS«)</w:t>
      </w:r>
    </w:p>
    <w:p w14:paraId="3755487D" w14:textId="77777777" w:rsidR="00B44547" w:rsidRPr="002549ED" w:rsidRDefault="00B44547" w:rsidP="00B44547">
      <w:pPr>
        <w:jc w:val="both"/>
        <w:rPr>
          <w:rFonts w:asciiTheme="minorHAnsi" w:hAnsiTheme="minorHAnsi"/>
          <w:sz w:val="22"/>
          <w:szCs w:val="22"/>
        </w:rPr>
      </w:pPr>
    </w:p>
    <w:p w14:paraId="5DCAA951" w14:textId="77777777" w:rsidR="00B44547" w:rsidRPr="002549ED" w:rsidRDefault="00B44547" w:rsidP="00B44547">
      <w:pPr>
        <w:jc w:val="both"/>
        <w:rPr>
          <w:rFonts w:asciiTheme="minorHAnsi" w:hAnsiTheme="minorHAnsi"/>
          <w:sz w:val="22"/>
          <w:szCs w:val="22"/>
        </w:rPr>
      </w:pPr>
      <w:r w:rsidRPr="00E66BDC">
        <w:rPr>
          <w:rFonts w:asciiTheme="minorHAnsi" w:hAnsiTheme="minorHAnsi"/>
          <w:b/>
          <w:i/>
          <w:color w:val="255FAC"/>
          <w:sz w:val="22"/>
          <w:szCs w:val="22"/>
          <w:u w:val="single"/>
        </w:rPr>
        <w:t>VRSTA POSTOPKA:</w:t>
      </w:r>
      <w:r w:rsidRPr="002549ED">
        <w:rPr>
          <w:rFonts w:asciiTheme="minorHAnsi" w:hAnsiTheme="minorHAnsi"/>
          <w:color w:val="00B050"/>
          <w:sz w:val="22"/>
          <w:szCs w:val="22"/>
        </w:rPr>
        <w:tab/>
      </w:r>
      <w:r w:rsidRPr="002549ED">
        <w:rPr>
          <w:rFonts w:asciiTheme="minorHAnsi" w:hAnsiTheme="minorHAnsi"/>
          <w:sz w:val="22"/>
          <w:szCs w:val="22"/>
        </w:rPr>
        <w:tab/>
        <w:t>Postopek naročila male vrednosti (NMV)</w:t>
      </w:r>
    </w:p>
    <w:p w14:paraId="2D20CE87" w14:textId="77777777" w:rsidR="00A01158" w:rsidRPr="002549ED" w:rsidRDefault="00A01158" w:rsidP="00B44547">
      <w:pPr>
        <w:jc w:val="both"/>
        <w:rPr>
          <w:rFonts w:asciiTheme="minorHAnsi" w:hAnsiTheme="minorHAnsi"/>
          <w:sz w:val="22"/>
          <w:szCs w:val="22"/>
        </w:rPr>
      </w:pPr>
    </w:p>
    <w:p w14:paraId="1D7197EB" w14:textId="77777777" w:rsidR="00B44547" w:rsidRPr="002549ED" w:rsidRDefault="00B44547" w:rsidP="00B44547">
      <w:pPr>
        <w:jc w:val="both"/>
        <w:rPr>
          <w:rFonts w:asciiTheme="minorHAnsi" w:hAnsiTheme="minorHAnsi"/>
          <w:color w:val="00B050"/>
          <w:sz w:val="22"/>
          <w:szCs w:val="22"/>
        </w:rPr>
      </w:pPr>
      <w:r w:rsidRPr="00E66BDC">
        <w:rPr>
          <w:rFonts w:asciiTheme="minorHAnsi" w:hAnsiTheme="minorHAnsi"/>
          <w:b/>
          <w:i/>
          <w:color w:val="255FAC"/>
          <w:sz w:val="22"/>
          <w:szCs w:val="22"/>
          <w:u w:val="single"/>
        </w:rPr>
        <w:t>PRAVNA PODLAGA:</w:t>
      </w:r>
      <w:r w:rsidRPr="002549ED">
        <w:rPr>
          <w:rFonts w:asciiTheme="minorHAnsi" w:hAnsiTheme="minorHAnsi"/>
          <w:sz w:val="22"/>
          <w:szCs w:val="22"/>
        </w:rPr>
        <w:tab/>
      </w:r>
      <w:r w:rsidRPr="002549ED">
        <w:rPr>
          <w:rFonts w:asciiTheme="minorHAnsi" w:hAnsiTheme="minorHAnsi"/>
          <w:sz w:val="22"/>
          <w:szCs w:val="22"/>
        </w:rPr>
        <w:tab/>
      </w:r>
      <w:r w:rsidRPr="002549ED">
        <w:rPr>
          <w:rFonts w:asciiTheme="minorHAnsi" w:hAnsiTheme="minorHAnsi"/>
          <w:color w:val="000000" w:themeColor="text1"/>
          <w:sz w:val="22"/>
          <w:szCs w:val="22"/>
        </w:rPr>
        <w:t>47. člen v zvezi z 22. členom ZJN-3</w:t>
      </w:r>
    </w:p>
    <w:p w14:paraId="3C46A424" w14:textId="5E9FE4E3" w:rsidR="00B44547" w:rsidRPr="002549ED" w:rsidRDefault="00B44547" w:rsidP="00B44547">
      <w:pPr>
        <w:jc w:val="both"/>
        <w:rPr>
          <w:rFonts w:asciiTheme="minorHAnsi" w:hAnsiTheme="minorHAnsi"/>
          <w:b/>
          <w:i/>
          <w:color w:val="0000FF"/>
          <w:sz w:val="22"/>
          <w:szCs w:val="22"/>
          <w:u w:val="single"/>
        </w:rPr>
      </w:pPr>
      <w:r w:rsidRPr="002549ED">
        <w:rPr>
          <w:rFonts w:asciiTheme="minorHAnsi" w:hAnsiTheme="minorHAnsi"/>
          <w:sz w:val="22"/>
          <w:szCs w:val="22"/>
        </w:rPr>
        <w:tab/>
      </w:r>
      <w:r w:rsidRPr="002549ED">
        <w:rPr>
          <w:rFonts w:asciiTheme="minorHAnsi" w:hAnsiTheme="minorHAnsi"/>
          <w:sz w:val="22"/>
          <w:szCs w:val="22"/>
        </w:rPr>
        <w:tab/>
      </w:r>
      <w:r w:rsidRPr="002549ED">
        <w:rPr>
          <w:rFonts w:asciiTheme="minorHAnsi" w:hAnsiTheme="minorHAnsi"/>
          <w:sz w:val="22"/>
          <w:szCs w:val="22"/>
        </w:rPr>
        <w:tab/>
      </w:r>
      <w:r w:rsidRPr="002549ED">
        <w:rPr>
          <w:rFonts w:asciiTheme="minorHAnsi" w:hAnsiTheme="minorHAnsi"/>
          <w:sz w:val="22"/>
          <w:szCs w:val="22"/>
        </w:rPr>
        <w:tab/>
      </w:r>
      <w:r w:rsidRPr="002549ED">
        <w:rPr>
          <w:rFonts w:asciiTheme="minorHAnsi" w:hAnsiTheme="minorHAnsi"/>
          <w:sz w:val="22"/>
          <w:szCs w:val="22"/>
        </w:rPr>
        <w:tab/>
      </w:r>
    </w:p>
    <w:p w14:paraId="0346FE52" w14:textId="0403BFBC" w:rsidR="00192DB8" w:rsidRPr="002549ED" w:rsidRDefault="00B44547" w:rsidP="00192DB8">
      <w:pPr>
        <w:jc w:val="both"/>
        <w:rPr>
          <w:rFonts w:asciiTheme="minorHAnsi" w:hAnsiTheme="minorHAnsi"/>
          <w:b/>
          <w:sz w:val="22"/>
          <w:szCs w:val="22"/>
        </w:rPr>
      </w:pPr>
      <w:r w:rsidRPr="00E66BDC">
        <w:rPr>
          <w:rFonts w:asciiTheme="minorHAnsi" w:hAnsiTheme="minorHAnsi"/>
          <w:b/>
          <w:i/>
          <w:color w:val="255FAC"/>
          <w:sz w:val="22"/>
          <w:szCs w:val="22"/>
          <w:u w:val="single"/>
        </w:rPr>
        <w:t xml:space="preserve">OZNAKA </w:t>
      </w:r>
      <w:r w:rsidR="00CC688E" w:rsidRPr="00E66BDC">
        <w:rPr>
          <w:rFonts w:asciiTheme="minorHAnsi" w:hAnsiTheme="minorHAnsi"/>
          <w:b/>
          <w:i/>
          <w:color w:val="255FAC"/>
          <w:sz w:val="22"/>
          <w:szCs w:val="22"/>
          <w:u w:val="single"/>
        </w:rPr>
        <w:t>JN</w:t>
      </w:r>
      <w:r w:rsidRPr="00E66BDC">
        <w:rPr>
          <w:rFonts w:asciiTheme="minorHAnsi" w:hAnsiTheme="minorHAnsi"/>
          <w:b/>
          <w:i/>
          <w:color w:val="255FAC"/>
          <w:sz w:val="22"/>
          <w:szCs w:val="22"/>
          <w:u w:val="single"/>
        </w:rPr>
        <w:t>:</w:t>
      </w:r>
      <w:r w:rsidRPr="002549ED">
        <w:rPr>
          <w:rFonts w:asciiTheme="minorHAnsi" w:hAnsiTheme="minorHAnsi"/>
          <w:sz w:val="22"/>
          <w:szCs w:val="22"/>
        </w:rPr>
        <w:tab/>
      </w:r>
      <w:r w:rsidRPr="002549ED">
        <w:rPr>
          <w:rFonts w:asciiTheme="minorHAnsi" w:hAnsiTheme="minorHAnsi"/>
          <w:sz w:val="22"/>
          <w:szCs w:val="22"/>
        </w:rPr>
        <w:tab/>
      </w:r>
      <w:r w:rsidR="008628E0" w:rsidRPr="002549ED">
        <w:rPr>
          <w:rFonts w:asciiTheme="minorHAnsi" w:hAnsiTheme="minorHAnsi"/>
          <w:sz w:val="22"/>
          <w:szCs w:val="22"/>
        </w:rPr>
        <w:tab/>
      </w:r>
      <w:bookmarkStart w:id="5" w:name="_Hlk118896702"/>
      <w:r w:rsidR="007801CD" w:rsidRPr="002549ED">
        <w:rPr>
          <w:rFonts w:asciiTheme="minorHAnsi" w:hAnsiTheme="minorHAnsi"/>
          <w:bCs/>
          <w:sz w:val="22"/>
          <w:szCs w:val="22"/>
        </w:rPr>
        <w:t>DIR-</w:t>
      </w:r>
      <w:r w:rsidR="007F4C2C" w:rsidRPr="007F4C2C">
        <w:rPr>
          <w:rFonts w:asciiTheme="minorHAnsi" w:hAnsiTheme="minorHAnsi"/>
          <w:bCs/>
          <w:sz w:val="22"/>
          <w:szCs w:val="22"/>
        </w:rPr>
        <w:t>SV-1</w:t>
      </w:r>
      <w:r w:rsidR="00A75F0D">
        <w:rPr>
          <w:rFonts w:asciiTheme="minorHAnsi" w:hAnsiTheme="minorHAnsi"/>
          <w:bCs/>
          <w:sz w:val="22"/>
          <w:szCs w:val="22"/>
        </w:rPr>
        <w:t>2</w:t>
      </w:r>
      <w:r w:rsidR="007F4C2C" w:rsidRPr="007F4C2C">
        <w:rPr>
          <w:rFonts w:asciiTheme="minorHAnsi" w:hAnsiTheme="minorHAnsi"/>
          <w:bCs/>
          <w:sz w:val="22"/>
          <w:szCs w:val="22"/>
        </w:rPr>
        <w:t>-0</w:t>
      </w:r>
      <w:r w:rsidR="00A75F0D">
        <w:rPr>
          <w:rFonts w:asciiTheme="minorHAnsi" w:hAnsiTheme="minorHAnsi"/>
          <w:bCs/>
          <w:sz w:val="22"/>
          <w:szCs w:val="22"/>
        </w:rPr>
        <w:t>38</w:t>
      </w:r>
      <w:r w:rsidR="007F4C2C" w:rsidRPr="007F4C2C">
        <w:rPr>
          <w:rFonts w:asciiTheme="minorHAnsi" w:hAnsiTheme="minorHAnsi"/>
          <w:bCs/>
          <w:sz w:val="22"/>
          <w:szCs w:val="22"/>
        </w:rPr>
        <w:t>/26</w:t>
      </w:r>
      <w:r w:rsidR="008628E0" w:rsidRPr="002549ED">
        <w:rPr>
          <w:rFonts w:asciiTheme="minorHAnsi" w:hAnsiTheme="minorHAnsi"/>
          <w:bCs/>
          <w:sz w:val="22"/>
          <w:szCs w:val="22"/>
        </w:rPr>
        <w:t>-</w:t>
      </w:r>
      <w:bookmarkEnd w:id="5"/>
      <w:r w:rsidR="008628E0" w:rsidRPr="002549ED">
        <w:rPr>
          <w:rFonts w:asciiTheme="minorHAnsi" w:hAnsiTheme="minorHAnsi"/>
          <w:bCs/>
          <w:sz w:val="22"/>
          <w:szCs w:val="22"/>
        </w:rPr>
        <w:t>S</w:t>
      </w:r>
      <w:r w:rsidR="008F6250" w:rsidRPr="002549ED">
        <w:rPr>
          <w:rFonts w:asciiTheme="minorHAnsi" w:hAnsiTheme="minorHAnsi"/>
          <w:bCs/>
          <w:sz w:val="22"/>
          <w:szCs w:val="22"/>
        </w:rPr>
        <w:t xml:space="preserve"> </w:t>
      </w:r>
    </w:p>
    <w:p w14:paraId="34F3039A" w14:textId="77777777" w:rsidR="00B44547" w:rsidRPr="002549ED" w:rsidRDefault="00B44547" w:rsidP="00B44547">
      <w:pPr>
        <w:jc w:val="both"/>
        <w:rPr>
          <w:rFonts w:asciiTheme="minorHAnsi" w:hAnsiTheme="minorHAnsi"/>
          <w:sz w:val="22"/>
          <w:szCs w:val="22"/>
        </w:rPr>
      </w:pPr>
    </w:p>
    <w:p w14:paraId="0DC32BE6" w14:textId="2E0E69E0" w:rsidR="00CC688E" w:rsidRPr="002549ED" w:rsidRDefault="00B44547" w:rsidP="007F4C2C">
      <w:pPr>
        <w:ind w:left="2880" w:hanging="2880"/>
        <w:jc w:val="both"/>
        <w:rPr>
          <w:rFonts w:asciiTheme="minorHAnsi" w:hAnsiTheme="minorHAnsi"/>
          <w:b/>
          <w:sz w:val="22"/>
          <w:szCs w:val="22"/>
        </w:rPr>
      </w:pPr>
      <w:r w:rsidRPr="00E66BDC">
        <w:rPr>
          <w:rFonts w:asciiTheme="minorHAnsi" w:hAnsiTheme="minorHAnsi"/>
          <w:b/>
          <w:i/>
          <w:color w:val="255FAC"/>
          <w:sz w:val="22"/>
          <w:szCs w:val="22"/>
          <w:u w:val="single"/>
        </w:rPr>
        <w:t xml:space="preserve">NAZIV </w:t>
      </w:r>
      <w:r w:rsidR="00CC688E" w:rsidRPr="00E66BDC">
        <w:rPr>
          <w:rFonts w:asciiTheme="minorHAnsi" w:hAnsiTheme="minorHAnsi"/>
          <w:b/>
          <w:i/>
          <w:color w:val="255FAC"/>
          <w:sz w:val="22"/>
          <w:szCs w:val="22"/>
          <w:u w:val="single"/>
        </w:rPr>
        <w:t>JN</w:t>
      </w:r>
      <w:r w:rsidRPr="00E66BDC">
        <w:rPr>
          <w:rFonts w:asciiTheme="minorHAnsi" w:hAnsiTheme="minorHAnsi"/>
          <w:b/>
          <w:i/>
          <w:color w:val="255FAC"/>
          <w:sz w:val="22"/>
          <w:szCs w:val="22"/>
          <w:u w:val="single"/>
        </w:rPr>
        <w:t>:</w:t>
      </w:r>
      <w:r w:rsidR="008628E0" w:rsidRPr="002549ED">
        <w:rPr>
          <w:rFonts w:asciiTheme="minorHAnsi" w:hAnsiTheme="minorHAnsi"/>
          <w:sz w:val="22"/>
          <w:szCs w:val="22"/>
        </w:rPr>
        <w:tab/>
      </w:r>
      <w:r w:rsidR="007F4C2C" w:rsidRPr="007F4C2C">
        <w:rPr>
          <w:rFonts w:asciiTheme="minorHAnsi" w:hAnsiTheme="minorHAnsi"/>
          <w:b/>
          <w:sz w:val="22"/>
          <w:szCs w:val="22"/>
        </w:rPr>
        <w:t>Izvedba analize in priprave kazalnikov kakovosti ter razvoj nadzorne plošče in oblikovanja</w:t>
      </w:r>
      <w:r w:rsidR="007F4C2C">
        <w:rPr>
          <w:rFonts w:asciiTheme="minorHAnsi" w:hAnsiTheme="minorHAnsi"/>
          <w:b/>
          <w:sz w:val="22"/>
          <w:szCs w:val="22"/>
        </w:rPr>
        <w:t xml:space="preserve"> </w:t>
      </w:r>
      <w:r w:rsidR="007F4C2C" w:rsidRPr="007F4C2C">
        <w:rPr>
          <w:rFonts w:asciiTheme="minorHAnsi" w:hAnsiTheme="minorHAnsi"/>
          <w:b/>
          <w:sz w:val="22"/>
          <w:szCs w:val="22"/>
        </w:rPr>
        <w:t>modela plačevanja za izbrane srčno-žilne bolezni</w:t>
      </w:r>
      <w:r w:rsidR="00A75F0D">
        <w:rPr>
          <w:rFonts w:asciiTheme="minorHAnsi" w:hAnsiTheme="minorHAnsi"/>
          <w:b/>
          <w:sz w:val="22"/>
          <w:szCs w:val="22"/>
        </w:rPr>
        <w:t xml:space="preserve"> - ponovitev</w:t>
      </w:r>
    </w:p>
    <w:p w14:paraId="05A3E21C" w14:textId="77777777" w:rsidR="00B44547" w:rsidRPr="002549ED" w:rsidRDefault="00B44547" w:rsidP="00B44547">
      <w:pPr>
        <w:jc w:val="both"/>
        <w:rPr>
          <w:rFonts w:asciiTheme="minorHAnsi" w:hAnsiTheme="minorHAnsi"/>
          <w:sz w:val="22"/>
          <w:szCs w:val="22"/>
        </w:rPr>
      </w:pPr>
    </w:p>
    <w:p w14:paraId="7B25F980" w14:textId="77777777" w:rsidR="00B44547" w:rsidRPr="002549ED" w:rsidRDefault="00B44547" w:rsidP="00B44547">
      <w:pPr>
        <w:jc w:val="both"/>
        <w:rPr>
          <w:rFonts w:asciiTheme="minorHAnsi" w:hAnsiTheme="minorHAnsi"/>
          <w:sz w:val="22"/>
          <w:szCs w:val="22"/>
        </w:rPr>
      </w:pPr>
    </w:p>
    <w:p w14:paraId="7AE19F94" w14:textId="167A138D" w:rsidR="00B44547" w:rsidRPr="002549ED" w:rsidRDefault="00B44547" w:rsidP="00B44547">
      <w:pPr>
        <w:spacing w:after="120"/>
        <w:jc w:val="both"/>
        <w:rPr>
          <w:rFonts w:asciiTheme="minorHAnsi" w:hAnsiTheme="minorHAnsi"/>
          <w:sz w:val="22"/>
          <w:szCs w:val="22"/>
        </w:rPr>
      </w:pPr>
      <w:r w:rsidRPr="002549ED">
        <w:rPr>
          <w:rFonts w:asciiTheme="minorHAnsi" w:hAnsiTheme="minorHAnsi"/>
          <w:sz w:val="22"/>
          <w:szCs w:val="22"/>
        </w:rPr>
        <w:t xml:space="preserve">Naročnik vabi vse zainteresirane in usposobljene ponudnike, da sodelujejo v postopku in elektronsko oddajo svojo pisno ponudbo za izvedbo tega </w:t>
      </w:r>
      <w:r w:rsidR="00E64F8C" w:rsidRPr="002549ED">
        <w:rPr>
          <w:rFonts w:asciiTheme="minorHAnsi" w:hAnsiTheme="minorHAnsi"/>
          <w:sz w:val="22"/>
          <w:szCs w:val="22"/>
        </w:rPr>
        <w:t xml:space="preserve">javnega </w:t>
      </w:r>
      <w:r w:rsidRPr="002549ED">
        <w:rPr>
          <w:rFonts w:asciiTheme="minorHAnsi" w:hAnsiTheme="minorHAnsi"/>
          <w:sz w:val="22"/>
          <w:szCs w:val="22"/>
        </w:rPr>
        <w:t xml:space="preserve">naročila. </w:t>
      </w:r>
    </w:p>
    <w:p w14:paraId="00546BD8" w14:textId="77777777" w:rsidR="00CC688E" w:rsidRPr="002549ED" w:rsidRDefault="00CC688E" w:rsidP="00CC688E">
      <w:pPr>
        <w:spacing w:after="120"/>
        <w:jc w:val="both"/>
        <w:rPr>
          <w:rFonts w:asciiTheme="minorHAnsi" w:hAnsiTheme="minorHAnsi"/>
          <w:b/>
          <w:bCs/>
          <w:sz w:val="22"/>
          <w:szCs w:val="22"/>
        </w:rPr>
      </w:pPr>
      <w:bookmarkStart w:id="6" w:name="_Toc378333584"/>
      <w:r w:rsidRPr="002549ED">
        <w:rPr>
          <w:rFonts w:asciiTheme="minorHAnsi" w:hAnsiTheme="minorHAnsi"/>
          <w:b/>
          <w:bCs/>
          <w:sz w:val="22"/>
          <w:szCs w:val="22"/>
        </w:rPr>
        <w:t xml:space="preserve">Ponudbe morajo biti pripravljene v skladu z razpisno dokumentacijo in izpolnjevati kriterije dopustnosti, ki jih določa 29. točka prvega odstavka 2. člena ZJN-3. </w:t>
      </w:r>
    </w:p>
    <w:p w14:paraId="41B9FDD5" w14:textId="77777777" w:rsidR="00CC688E" w:rsidRPr="002549ED" w:rsidRDefault="00CC688E" w:rsidP="00CC688E">
      <w:pPr>
        <w:tabs>
          <w:tab w:val="left" w:pos="546"/>
        </w:tabs>
        <w:spacing w:after="120"/>
        <w:jc w:val="both"/>
        <w:rPr>
          <w:rFonts w:asciiTheme="minorHAnsi" w:hAnsiTheme="minorHAnsi"/>
          <w:b/>
          <w:sz w:val="22"/>
          <w:szCs w:val="22"/>
        </w:rPr>
      </w:pPr>
      <w:bookmarkStart w:id="7" w:name="_Hlk173243572"/>
      <w:r w:rsidRPr="002549ED">
        <w:rPr>
          <w:rFonts w:asciiTheme="minorHAnsi" w:hAnsiTheme="minorHAnsi"/>
          <w:b/>
          <w:sz w:val="22"/>
          <w:szCs w:val="22"/>
        </w:rPr>
        <w:t>S predložitvijo ponudbe ponudnik potrdi, da sprejema naročnikove pogoje iz razpisne dokumentacije</w:t>
      </w:r>
      <w:bookmarkEnd w:id="7"/>
      <w:r w:rsidRPr="002549ED">
        <w:rPr>
          <w:rFonts w:asciiTheme="minorHAnsi" w:hAnsiTheme="minorHAnsi"/>
          <w:b/>
          <w:sz w:val="22"/>
          <w:szCs w:val="22"/>
        </w:rPr>
        <w:t>.</w:t>
      </w:r>
    </w:p>
    <w:p w14:paraId="405628E1" w14:textId="174BAF59" w:rsidR="00131A4B" w:rsidRPr="00E66BDC" w:rsidRDefault="00CC688E" w:rsidP="00CC688E">
      <w:pPr>
        <w:jc w:val="both"/>
        <w:rPr>
          <w:rFonts w:asciiTheme="minorHAnsi" w:hAnsiTheme="minorHAnsi"/>
          <w:color w:val="255FAC"/>
          <w:sz w:val="22"/>
          <w:szCs w:val="22"/>
        </w:rPr>
      </w:pPr>
      <w:r w:rsidRPr="00E66BDC">
        <w:rPr>
          <w:rFonts w:asciiTheme="minorHAnsi" w:hAnsiTheme="minorHAnsi"/>
          <w:color w:val="255FAC"/>
          <w:sz w:val="22"/>
          <w:szCs w:val="22"/>
        </w:rPr>
        <w:t xml:space="preserve">Skladno z zakonom sporočanje in izmenjava informacij v predmetnem postopku praviloma poteka izključno v elektronski obliki – preko portala javnih naročil, </w:t>
      </w:r>
      <w:bookmarkStart w:id="8" w:name="_Hlk35335741"/>
      <w:r w:rsidRPr="00E66BDC">
        <w:rPr>
          <w:rFonts w:asciiTheme="minorHAnsi" w:hAnsiTheme="minorHAnsi"/>
          <w:color w:val="255FAC"/>
          <w:sz w:val="22"/>
          <w:szCs w:val="22"/>
        </w:rPr>
        <w:t xml:space="preserve">informacijskega sistema </w:t>
      </w:r>
      <w:bookmarkEnd w:id="8"/>
      <w:r w:rsidRPr="00E66BDC">
        <w:rPr>
          <w:rFonts w:asciiTheme="minorHAnsi" w:hAnsiTheme="minorHAnsi"/>
          <w:color w:val="255FAC"/>
          <w:sz w:val="22"/>
          <w:szCs w:val="22"/>
        </w:rPr>
        <w:t xml:space="preserve">e-JN na spletnem naslovu </w:t>
      </w:r>
      <w:hyperlink r:id="rId10" w:history="1">
        <w:r w:rsidRPr="00E66BDC">
          <w:rPr>
            <w:rFonts w:asciiTheme="minorHAnsi" w:hAnsiTheme="minorHAnsi"/>
            <w:sz w:val="22"/>
            <w:szCs w:val="22"/>
            <w:u w:val="single"/>
          </w:rPr>
          <w:t>https://ejn.gov.si/</w:t>
        </w:r>
      </w:hyperlink>
      <w:r w:rsidRPr="00E66BDC">
        <w:rPr>
          <w:rFonts w:asciiTheme="minorHAnsi" w:hAnsiTheme="minorHAnsi"/>
          <w:sz w:val="22"/>
          <w:szCs w:val="22"/>
        </w:rPr>
        <w:t xml:space="preserve"> </w:t>
      </w:r>
      <w:r w:rsidRPr="00E66BDC">
        <w:rPr>
          <w:rFonts w:asciiTheme="minorHAnsi" w:hAnsiTheme="minorHAnsi"/>
          <w:color w:val="255FAC"/>
          <w:sz w:val="22"/>
          <w:szCs w:val="22"/>
        </w:rPr>
        <w:t>in elektronskega naslova ponudnika oz. njegove pooblaščene osebe, razvidnega iz informacijskega sistema e-JN za ta postopek</w:t>
      </w:r>
      <w:r w:rsidR="00180C53" w:rsidRPr="00E66BDC">
        <w:rPr>
          <w:rFonts w:asciiTheme="minorHAnsi" w:hAnsiTheme="minorHAnsi"/>
          <w:color w:val="255FAC"/>
          <w:sz w:val="22"/>
          <w:szCs w:val="22"/>
        </w:rPr>
        <w:t>.</w:t>
      </w:r>
    </w:p>
    <w:p w14:paraId="3BC930B9" w14:textId="5BC099D8" w:rsidR="009F7EA8" w:rsidRPr="002549ED" w:rsidRDefault="009F7EA8" w:rsidP="009F7EA8">
      <w:pPr>
        <w:jc w:val="both"/>
        <w:rPr>
          <w:rFonts w:asciiTheme="minorHAnsi" w:hAnsiTheme="minorHAnsi"/>
          <w:color w:val="0000FF" w:themeColor="hyperlink"/>
          <w:sz w:val="22"/>
          <w:szCs w:val="22"/>
          <w:u w:val="single"/>
        </w:rPr>
      </w:pPr>
    </w:p>
    <w:p w14:paraId="06DAEB0F" w14:textId="77777777" w:rsidR="00164610" w:rsidRPr="002549ED" w:rsidRDefault="00164610" w:rsidP="009F7EA8">
      <w:pPr>
        <w:jc w:val="both"/>
        <w:rPr>
          <w:rFonts w:asciiTheme="minorHAnsi" w:hAnsiTheme="minorHAnsi"/>
          <w:color w:val="0000FF" w:themeColor="hyperlink"/>
          <w:sz w:val="22"/>
          <w:szCs w:val="22"/>
          <w:u w:val="single"/>
        </w:rPr>
      </w:pPr>
    </w:p>
    <w:p w14:paraId="1CD6E3B9" w14:textId="77777777" w:rsidR="00CC688E" w:rsidRPr="002549ED" w:rsidRDefault="00CC688E" w:rsidP="009F7EA8">
      <w:pPr>
        <w:jc w:val="both"/>
        <w:rPr>
          <w:rFonts w:asciiTheme="minorHAnsi" w:hAnsiTheme="minorHAnsi"/>
          <w:color w:val="0000FF" w:themeColor="hyperlink"/>
          <w:sz w:val="22"/>
          <w:szCs w:val="22"/>
          <w:u w:val="single"/>
        </w:rPr>
      </w:pPr>
    </w:p>
    <w:p w14:paraId="25212937" w14:textId="77777777" w:rsidR="00CC688E" w:rsidRPr="002549ED" w:rsidRDefault="00CC688E" w:rsidP="009F7EA8">
      <w:pPr>
        <w:jc w:val="both"/>
        <w:rPr>
          <w:rFonts w:asciiTheme="minorHAnsi" w:hAnsiTheme="minorHAnsi"/>
          <w:color w:val="0000FF" w:themeColor="hyperlink"/>
          <w:sz w:val="22"/>
          <w:szCs w:val="22"/>
          <w:u w:val="single"/>
        </w:rPr>
      </w:pPr>
    </w:p>
    <w:p w14:paraId="4A5A6F4F" w14:textId="77777777" w:rsidR="00CC688E" w:rsidRPr="002549ED" w:rsidRDefault="00CC688E" w:rsidP="009F7EA8">
      <w:pPr>
        <w:jc w:val="both"/>
        <w:rPr>
          <w:rFonts w:asciiTheme="minorHAnsi" w:hAnsiTheme="minorHAnsi"/>
          <w:color w:val="0000FF" w:themeColor="hyperlink"/>
          <w:sz w:val="22"/>
          <w:szCs w:val="22"/>
          <w:u w:val="single"/>
        </w:rPr>
      </w:pPr>
    </w:p>
    <w:p w14:paraId="136CD3F6" w14:textId="77777777" w:rsidR="00CC688E" w:rsidRPr="002549ED" w:rsidRDefault="00CC688E" w:rsidP="009F7EA8">
      <w:pPr>
        <w:jc w:val="both"/>
        <w:rPr>
          <w:rFonts w:asciiTheme="minorHAnsi" w:hAnsiTheme="minorHAnsi"/>
          <w:color w:val="0000FF" w:themeColor="hyperlink"/>
          <w:sz w:val="22"/>
          <w:szCs w:val="22"/>
          <w:u w:val="single"/>
        </w:rPr>
      </w:pPr>
    </w:p>
    <w:p w14:paraId="3D7753B4" w14:textId="77777777" w:rsidR="00CC688E" w:rsidRPr="002549ED" w:rsidRDefault="00CC688E" w:rsidP="009F7EA8">
      <w:pPr>
        <w:jc w:val="both"/>
        <w:rPr>
          <w:rFonts w:asciiTheme="minorHAnsi" w:hAnsiTheme="minorHAnsi"/>
          <w:color w:val="0000FF" w:themeColor="hyperlink"/>
          <w:sz w:val="22"/>
          <w:szCs w:val="22"/>
          <w:u w:val="single"/>
        </w:rPr>
      </w:pPr>
    </w:p>
    <w:p w14:paraId="002FDDF1" w14:textId="4DC9F2E4" w:rsidR="00B12253" w:rsidRPr="00E66BDC" w:rsidRDefault="00B12253" w:rsidP="00E66BDC">
      <w:pPr>
        <w:pStyle w:val="Naslov1"/>
        <w:shd w:val="clear" w:color="auto" w:fill="255FAC"/>
        <w:spacing w:before="0" w:after="120"/>
        <w:rPr>
          <w:rFonts w:asciiTheme="minorHAnsi" w:hAnsiTheme="minorHAnsi"/>
          <w:bCs/>
          <w:color w:val="FFFFFF" w:themeColor="background1"/>
          <w:sz w:val="22"/>
          <w:szCs w:val="22"/>
          <w:u w:val="single"/>
        </w:rPr>
      </w:pPr>
      <w:r w:rsidRPr="00E66BDC">
        <w:rPr>
          <w:rFonts w:asciiTheme="minorHAnsi" w:hAnsiTheme="minorHAnsi"/>
          <w:bCs/>
          <w:color w:val="FFFFFF" w:themeColor="background1"/>
          <w:sz w:val="22"/>
          <w:szCs w:val="22"/>
          <w:u w:val="single"/>
        </w:rPr>
        <w:t xml:space="preserve">I. </w:t>
      </w:r>
      <w:r w:rsidRPr="00E66BDC">
        <w:rPr>
          <w:rFonts w:asciiTheme="minorHAnsi" w:hAnsiTheme="minorHAnsi"/>
          <w:bCs/>
          <w:color w:val="FFFFFF" w:themeColor="background1"/>
          <w:sz w:val="22"/>
          <w:szCs w:val="22"/>
          <w:u w:val="single"/>
          <w:shd w:val="clear" w:color="auto" w:fill="255FAC"/>
        </w:rPr>
        <w:t>PREDMET</w:t>
      </w:r>
      <w:r w:rsidR="00E53954" w:rsidRPr="00E66BDC">
        <w:rPr>
          <w:rFonts w:asciiTheme="minorHAnsi" w:hAnsiTheme="minorHAnsi"/>
          <w:bCs/>
          <w:color w:val="FFFFFF" w:themeColor="background1"/>
          <w:sz w:val="22"/>
          <w:szCs w:val="22"/>
          <w:u w:val="single"/>
          <w:shd w:val="clear" w:color="auto" w:fill="255FAC"/>
        </w:rPr>
        <w:t xml:space="preserve"> </w:t>
      </w:r>
      <w:bookmarkEnd w:id="6"/>
      <w:r w:rsidR="00E53954" w:rsidRPr="00E66BDC">
        <w:rPr>
          <w:rFonts w:asciiTheme="minorHAnsi" w:hAnsiTheme="minorHAnsi"/>
          <w:bCs/>
          <w:color w:val="FFFFFF" w:themeColor="background1"/>
          <w:sz w:val="22"/>
          <w:szCs w:val="22"/>
          <w:u w:val="single"/>
          <w:shd w:val="clear" w:color="auto" w:fill="255FAC"/>
        </w:rPr>
        <w:t xml:space="preserve">JAVNEGA </w:t>
      </w:r>
      <w:r w:rsidR="002568FA" w:rsidRPr="00E66BDC">
        <w:rPr>
          <w:rFonts w:asciiTheme="minorHAnsi" w:hAnsiTheme="minorHAnsi"/>
          <w:bCs/>
          <w:color w:val="FFFFFF" w:themeColor="background1"/>
          <w:sz w:val="22"/>
          <w:szCs w:val="22"/>
          <w:u w:val="single"/>
          <w:shd w:val="clear" w:color="auto" w:fill="255FAC"/>
        </w:rPr>
        <w:t>NAROČILA</w:t>
      </w:r>
    </w:p>
    <w:p w14:paraId="2D14C4C3" w14:textId="5C732299" w:rsidR="00CC688E" w:rsidRPr="003E3CC2" w:rsidRDefault="007801CD" w:rsidP="00CC688E">
      <w:pPr>
        <w:jc w:val="both"/>
        <w:rPr>
          <w:rFonts w:asciiTheme="minorHAnsi" w:eastAsiaTheme="minorHAnsi" w:hAnsiTheme="minorHAnsi" w:cstheme="minorHAnsi"/>
          <w:sz w:val="22"/>
          <w:szCs w:val="22"/>
          <w:lang w:eastAsia="en-US"/>
        </w:rPr>
      </w:pPr>
      <w:bookmarkStart w:id="9" w:name="_Hlk62548533"/>
      <w:bookmarkStart w:id="10" w:name="_Hlk257894"/>
      <w:r w:rsidRPr="003E3CC2">
        <w:rPr>
          <w:rFonts w:asciiTheme="minorHAnsi" w:eastAsiaTheme="minorHAnsi" w:hAnsiTheme="minorHAnsi" w:cstheme="minorHAnsi"/>
          <w:sz w:val="22"/>
          <w:szCs w:val="22"/>
          <w:lang w:eastAsia="en-US"/>
        </w:rPr>
        <w:t xml:space="preserve">Predmet javnega naročila </w:t>
      </w:r>
      <w:r w:rsidR="00F23CE9" w:rsidRPr="003E3CC2">
        <w:rPr>
          <w:rFonts w:asciiTheme="minorHAnsi" w:eastAsiaTheme="minorHAnsi" w:hAnsiTheme="minorHAnsi" w:cstheme="minorHAnsi"/>
          <w:sz w:val="22"/>
          <w:szCs w:val="22"/>
          <w:lang w:eastAsia="en-US"/>
        </w:rPr>
        <w:t>so storitve izvedbe analize in priprave kazalnikov kakovosti ter razvoj nadzorne plošče in oblikovanja modela plačevanja za izbrane srčno-žilne bolezni</w:t>
      </w:r>
      <w:r w:rsidR="00CC688E" w:rsidRPr="003E3CC2">
        <w:rPr>
          <w:rFonts w:asciiTheme="minorHAnsi" w:eastAsiaTheme="minorHAnsi" w:hAnsiTheme="minorHAnsi" w:cstheme="minorHAnsi"/>
          <w:sz w:val="22"/>
          <w:szCs w:val="22"/>
          <w:lang w:eastAsia="en-US"/>
        </w:rPr>
        <w:t>.</w:t>
      </w:r>
    </w:p>
    <w:bookmarkEnd w:id="9"/>
    <w:p w14:paraId="10CD2EA1" w14:textId="77777777" w:rsidR="00CC688E" w:rsidRPr="003E3CC2" w:rsidRDefault="00CC688E" w:rsidP="00CC688E">
      <w:pPr>
        <w:spacing w:before="120"/>
        <w:jc w:val="both"/>
        <w:rPr>
          <w:rFonts w:asciiTheme="minorHAnsi" w:hAnsiTheme="minorHAnsi"/>
          <w:sz w:val="22"/>
          <w:szCs w:val="22"/>
        </w:rPr>
      </w:pPr>
      <w:r w:rsidRPr="003E3CC2">
        <w:rPr>
          <w:rFonts w:asciiTheme="minorHAnsi" w:hAnsiTheme="minorHAnsi"/>
          <w:sz w:val="22"/>
          <w:szCs w:val="22"/>
        </w:rPr>
        <w:t>Natančneje je predmet naročila, opisan v obrazcih:</w:t>
      </w:r>
    </w:p>
    <w:p w14:paraId="2A829C66" w14:textId="7E742F3B" w:rsidR="00CC688E" w:rsidRPr="003E3CC2" w:rsidRDefault="00CC688E" w:rsidP="00CC688E">
      <w:pPr>
        <w:ind w:left="567" w:hanging="283"/>
        <w:jc w:val="both"/>
        <w:rPr>
          <w:rFonts w:asciiTheme="minorHAnsi" w:hAnsiTheme="minorHAnsi"/>
          <w:sz w:val="22"/>
          <w:szCs w:val="22"/>
        </w:rPr>
      </w:pPr>
      <w:r w:rsidRPr="003E3CC2">
        <w:rPr>
          <w:rFonts w:asciiTheme="minorHAnsi" w:hAnsiTheme="minorHAnsi"/>
          <w:sz w:val="22"/>
          <w:szCs w:val="22"/>
        </w:rPr>
        <w:t>-</w:t>
      </w:r>
      <w:r w:rsidRPr="003E3CC2">
        <w:rPr>
          <w:rFonts w:asciiTheme="minorHAnsi" w:hAnsiTheme="minorHAnsi"/>
          <w:sz w:val="22"/>
          <w:szCs w:val="22"/>
        </w:rPr>
        <w:tab/>
      </w:r>
      <w:bookmarkStart w:id="11" w:name="_Hlk152934703"/>
      <w:bookmarkStart w:id="12" w:name="_Hlk103241540"/>
      <w:bookmarkStart w:id="13" w:name="_Hlk153461606"/>
      <w:r w:rsidR="00140812" w:rsidRPr="003E3CC2">
        <w:rPr>
          <w:rFonts w:asciiTheme="minorHAnsi" w:hAnsiTheme="minorHAnsi"/>
          <w:sz w:val="22"/>
          <w:szCs w:val="22"/>
        </w:rPr>
        <w:t>N</w:t>
      </w:r>
      <w:r w:rsidRPr="003E3CC2">
        <w:rPr>
          <w:rFonts w:asciiTheme="minorHAnsi" w:hAnsiTheme="minorHAnsi"/>
          <w:sz w:val="22"/>
          <w:szCs w:val="22"/>
        </w:rPr>
        <w:t>-3»</w:t>
      </w:r>
      <w:r w:rsidRPr="003E3CC2">
        <w:rPr>
          <w:rFonts w:asciiTheme="minorHAnsi" w:hAnsiTheme="minorHAnsi"/>
          <w:b/>
          <w:bCs/>
          <w:sz w:val="22"/>
          <w:szCs w:val="22"/>
        </w:rPr>
        <w:t>Predračun</w:t>
      </w:r>
      <w:r w:rsidRPr="003E3CC2">
        <w:rPr>
          <w:rFonts w:asciiTheme="minorHAnsi" w:hAnsiTheme="minorHAnsi"/>
          <w:sz w:val="22"/>
          <w:szCs w:val="22"/>
        </w:rPr>
        <w:t>«</w:t>
      </w:r>
      <w:bookmarkEnd w:id="11"/>
      <w:r w:rsidRPr="003E3CC2">
        <w:rPr>
          <w:rFonts w:asciiTheme="minorHAnsi" w:hAnsiTheme="minorHAnsi"/>
          <w:sz w:val="22"/>
          <w:szCs w:val="22"/>
        </w:rPr>
        <w:t>,</w:t>
      </w:r>
    </w:p>
    <w:p w14:paraId="6FB6BA96" w14:textId="50CD8241" w:rsidR="00CC688E" w:rsidRPr="003E3CC2" w:rsidRDefault="00CC688E" w:rsidP="00CC688E">
      <w:pPr>
        <w:ind w:left="567" w:hanging="283"/>
        <w:jc w:val="both"/>
        <w:rPr>
          <w:rFonts w:asciiTheme="minorHAnsi" w:hAnsiTheme="minorHAnsi"/>
          <w:sz w:val="22"/>
          <w:szCs w:val="22"/>
        </w:rPr>
      </w:pPr>
      <w:bookmarkStart w:id="14" w:name="_Hlk152934864"/>
      <w:r w:rsidRPr="003E3CC2">
        <w:rPr>
          <w:rFonts w:asciiTheme="minorHAnsi" w:hAnsiTheme="minorHAnsi"/>
          <w:sz w:val="22"/>
          <w:szCs w:val="22"/>
        </w:rPr>
        <w:t>-</w:t>
      </w:r>
      <w:r w:rsidRPr="003E3CC2">
        <w:rPr>
          <w:rFonts w:asciiTheme="minorHAnsi" w:hAnsiTheme="minorHAnsi"/>
          <w:sz w:val="22"/>
          <w:szCs w:val="22"/>
        </w:rPr>
        <w:tab/>
      </w:r>
      <w:r w:rsidR="00140812" w:rsidRPr="003E3CC2">
        <w:rPr>
          <w:rFonts w:asciiTheme="minorHAnsi" w:hAnsiTheme="minorHAnsi"/>
          <w:sz w:val="22"/>
          <w:szCs w:val="22"/>
        </w:rPr>
        <w:t>N</w:t>
      </w:r>
      <w:r w:rsidRPr="003E3CC2">
        <w:rPr>
          <w:rFonts w:asciiTheme="minorHAnsi" w:hAnsiTheme="minorHAnsi"/>
          <w:sz w:val="22"/>
          <w:szCs w:val="22"/>
        </w:rPr>
        <w:t>-5 »</w:t>
      </w:r>
      <w:r w:rsidRPr="003E3CC2">
        <w:rPr>
          <w:rFonts w:asciiTheme="minorHAnsi" w:hAnsiTheme="minorHAnsi"/>
          <w:b/>
          <w:bCs/>
          <w:sz w:val="22"/>
          <w:szCs w:val="22"/>
        </w:rPr>
        <w:t>Tehnične specifikacije</w:t>
      </w:r>
      <w:r w:rsidRPr="003E3CC2">
        <w:rPr>
          <w:rFonts w:asciiTheme="minorHAnsi" w:hAnsiTheme="minorHAnsi"/>
          <w:sz w:val="22"/>
          <w:szCs w:val="22"/>
        </w:rPr>
        <w:t>«</w:t>
      </w:r>
      <w:bookmarkStart w:id="15" w:name="_Hlk156890936"/>
      <w:bookmarkEnd w:id="12"/>
      <w:bookmarkEnd w:id="14"/>
      <w:r w:rsidRPr="003E3CC2">
        <w:rPr>
          <w:rFonts w:asciiTheme="minorHAnsi" w:hAnsiTheme="minorHAnsi"/>
          <w:sz w:val="22"/>
          <w:szCs w:val="22"/>
        </w:rPr>
        <w:t xml:space="preserve"> in</w:t>
      </w:r>
    </w:p>
    <w:p w14:paraId="5020FBE9" w14:textId="1F91AD3A" w:rsidR="00CC688E" w:rsidRPr="003E3CC2" w:rsidRDefault="00CC688E" w:rsidP="00CC688E">
      <w:pPr>
        <w:spacing w:after="120"/>
        <w:ind w:left="568" w:hanging="284"/>
        <w:jc w:val="both"/>
        <w:rPr>
          <w:rFonts w:asciiTheme="minorHAnsi" w:hAnsiTheme="minorHAnsi"/>
          <w:sz w:val="22"/>
          <w:szCs w:val="22"/>
        </w:rPr>
      </w:pPr>
      <w:r w:rsidRPr="003E3CC2">
        <w:rPr>
          <w:rFonts w:asciiTheme="minorHAnsi" w:hAnsiTheme="minorHAnsi"/>
          <w:sz w:val="22"/>
          <w:szCs w:val="22"/>
        </w:rPr>
        <w:t>-</w:t>
      </w:r>
      <w:r w:rsidRPr="003E3CC2">
        <w:rPr>
          <w:rFonts w:asciiTheme="minorHAnsi" w:hAnsiTheme="minorHAnsi"/>
          <w:sz w:val="22"/>
          <w:szCs w:val="22"/>
        </w:rPr>
        <w:tab/>
      </w:r>
      <w:r w:rsidR="00140812" w:rsidRPr="003E3CC2">
        <w:rPr>
          <w:rFonts w:asciiTheme="minorHAnsi" w:hAnsiTheme="minorHAnsi"/>
          <w:sz w:val="22"/>
          <w:szCs w:val="22"/>
        </w:rPr>
        <w:t>N</w:t>
      </w:r>
      <w:r w:rsidRPr="003E3CC2">
        <w:rPr>
          <w:rFonts w:asciiTheme="minorHAnsi" w:hAnsiTheme="minorHAnsi"/>
          <w:sz w:val="22"/>
          <w:szCs w:val="22"/>
        </w:rPr>
        <w:t>-</w:t>
      </w:r>
      <w:r w:rsidR="00F23CE9" w:rsidRPr="003E3CC2">
        <w:rPr>
          <w:rFonts w:asciiTheme="minorHAnsi" w:hAnsiTheme="minorHAnsi"/>
          <w:sz w:val="22"/>
          <w:szCs w:val="22"/>
        </w:rPr>
        <w:t>6</w:t>
      </w:r>
      <w:r w:rsidRPr="003E3CC2">
        <w:rPr>
          <w:rFonts w:asciiTheme="minorHAnsi" w:hAnsiTheme="minorHAnsi"/>
          <w:sz w:val="22"/>
          <w:szCs w:val="22"/>
        </w:rPr>
        <w:t xml:space="preserve"> »</w:t>
      </w:r>
      <w:r w:rsidRPr="003E3CC2">
        <w:rPr>
          <w:rFonts w:asciiTheme="minorHAnsi" w:hAnsiTheme="minorHAnsi"/>
          <w:b/>
          <w:bCs/>
          <w:sz w:val="22"/>
          <w:szCs w:val="22"/>
        </w:rPr>
        <w:t>Vzorec pogodbe</w:t>
      </w:r>
      <w:r w:rsidRPr="003E3CC2">
        <w:rPr>
          <w:rFonts w:asciiTheme="minorHAnsi" w:hAnsiTheme="minorHAnsi"/>
          <w:sz w:val="22"/>
          <w:szCs w:val="22"/>
        </w:rPr>
        <w:t>«.</w:t>
      </w:r>
      <w:bookmarkEnd w:id="10"/>
      <w:bookmarkEnd w:id="13"/>
      <w:bookmarkEnd w:id="15"/>
    </w:p>
    <w:p w14:paraId="5DD6CF90" w14:textId="06193885" w:rsidR="002A4AEC" w:rsidRPr="00E66BDC" w:rsidRDefault="002A4AEC" w:rsidP="004E595B">
      <w:pPr>
        <w:pStyle w:val="Noga"/>
        <w:spacing w:after="120"/>
        <w:jc w:val="both"/>
        <w:rPr>
          <w:rFonts w:asciiTheme="minorHAnsi" w:hAnsiTheme="minorHAnsi"/>
          <w:color w:val="255FAC"/>
          <w:sz w:val="22"/>
          <w:szCs w:val="22"/>
        </w:rPr>
      </w:pPr>
      <w:r w:rsidRPr="003E3CC2">
        <w:rPr>
          <w:rFonts w:asciiTheme="minorHAnsi" w:hAnsiTheme="minorHAnsi"/>
          <w:color w:val="00B050"/>
          <w:sz w:val="22"/>
          <w:szCs w:val="22"/>
        </w:rPr>
        <w:t>I</w:t>
      </w:r>
      <w:r w:rsidRPr="00E66BDC">
        <w:rPr>
          <w:rFonts w:asciiTheme="minorHAnsi" w:hAnsiTheme="minorHAnsi"/>
          <w:color w:val="255FAC"/>
          <w:sz w:val="22"/>
          <w:szCs w:val="22"/>
        </w:rPr>
        <w:t>.a DELITEV NA SKLOPE</w:t>
      </w:r>
    </w:p>
    <w:p w14:paraId="4372D7AA" w14:textId="77777777" w:rsidR="00DE5C7F" w:rsidRPr="003E3CC2" w:rsidRDefault="00DE5C7F" w:rsidP="00DE5C7F">
      <w:pPr>
        <w:spacing w:after="120"/>
        <w:jc w:val="both"/>
        <w:rPr>
          <w:rFonts w:asciiTheme="minorHAnsi" w:hAnsiTheme="minorHAnsi" w:cstheme="minorHAnsi"/>
          <w:sz w:val="22"/>
          <w:szCs w:val="22"/>
        </w:rPr>
      </w:pPr>
      <w:r w:rsidRPr="003E3CC2">
        <w:rPr>
          <w:rFonts w:asciiTheme="minorHAnsi" w:hAnsiTheme="minorHAnsi" w:cstheme="minorHAnsi"/>
          <w:sz w:val="22"/>
          <w:szCs w:val="22"/>
        </w:rPr>
        <w:t>Naročilo je celovito in NI deljeno na sklope.</w:t>
      </w:r>
    </w:p>
    <w:p w14:paraId="6549FF08" w14:textId="3D49995C" w:rsidR="008D21CE" w:rsidRPr="003E3CC2" w:rsidRDefault="00DE5C7F" w:rsidP="00CA7B06">
      <w:pPr>
        <w:jc w:val="both"/>
        <w:rPr>
          <w:rFonts w:asciiTheme="minorHAnsi" w:hAnsiTheme="minorHAnsi" w:cstheme="minorHAnsi"/>
          <w:sz w:val="22"/>
          <w:szCs w:val="22"/>
        </w:rPr>
      </w:pPr>
      <w:r w:rsidRPr="003E3CC2">
        <w:rPr>
          <w:rFonts w:asciiTheme="minorHAnsi" w:hAnsiTheme="minorHAnsi" w:cstheme="minorHAnsi"/>
          <w:sz w:val="22"/>
          <w:szCs w:val="22"/>
        </w:rPr>
        <w:t>Ponudnik</w:t>
      </w:r>
      <w:r w:rsidRPr="003E3CC2">
        <w:rPr>
          <w:rStyle w:val="Sprotnaopomba-sklic"/>
          <w:rFonts w:asciiTheme="minorHAnsi" w:hAnsiTheme="minorHAnsi" w:cstheme="minorHAnsi"/>
          <w:sz w:val="22"/>
          <w:szCs w:val="22"/>
        </w:rPr>
        <w:footnoteReference w:id="1"/>
      </w:r>
      <w:r w:rsidRPr="003E3CC2">
        <w:rPr>
          <w:rFonts w:asciiTheme="minorHAnsi" w:hAnsiTheme="minorHAnsi" w:cstheme="minorHAnsi"/>
          <w:sz w:val="22"/>
          <w:szCs w:val="22"/>
        </w:rPr>
        <w:t xml:space="preserve"> mora predložiti celovito ponudbo, to je ponudbo za celoten predmet javnega naročila. Ponudba za posamezno vrsto storitev </w:t>
      </w:r>
      <w:r w:rsidR="006F1B4F" w:rsidRPr="003E3CC2">
        <w:rPr>
          <w:rFonts w:asciiTheme="minorHAnsi" w:hAnsiTheme="minorHAnsi" w:cstheme="minorHAnsi"/>
          <w:sz w:val="22"/>
          <w:szCs w:val="22"/>
        </w:rPr>
        <w:t xml:space="preserve">oz. blaga </w:t>
      </w:r>
      <w:r w:rsidRPr="003E3CC2">
        <w:rPr>
          <w:rFonts w:asciiTheme="minorHAnsi" w:hAnsiTheme="minorHAnsi" w:cstheme="minorHAnsi"/>
          <w:sz w:val="22"/>
          <w:szCs w:val="22"/>
        </w:rPr>
        <w:t>ali več posameznih vrst storitev</w:t>
      </w:r>
      <w:r w:rsidR="006F1B4F" w:rsidRPr="003E3CC2">
        <w:rPr>
          <w:rFonts w:asciiTheme="minorHAnsi" w:hAnsiTheme="minorHAnsi" w:cstheme="minorHAnsi"/>
          <w:sz w:val="22"/>
          <w:szCs w:val="22"/>
        </w:rPr>
        <w:t xml:space="preserve"> oz blaga</w:t>
      </w:r>
      <w:r w:rsidRPr="003E3CC2">
        <w:rPr>
          <w:rFonts w:asciiTheme="minorHAnsi" w:hAnsiTheme="minorHAnsi" w:cstheme="minorHAnsi"/>
          <w:sz w:val="22"/>
          <w:szCs w:val="22"/>
        </w:rPr>
        <w:t xml:space="preserve">, ki so predmet tega javnega naročila, ni dovoljena in jo bo naročnik </w:t>
      </w:r>
      <w:bookmarkStart w:id="16" w:name="_Hlk124422691"/>
      <w:r w:rsidRPr="003E3CC2">
        <w:rPr>
          <w:rFonts w:asciiTheme="minorHAnsi" w:hAnsiTheme="minorHAnsi" w:cstheme="minorHAnsi"/>
          <w:sz w:val="22"/>
          <w:szCs w:val="22"/>
        </w:rPr>
        <w:t>zavrnil kot nedopustno</w:t>
      </w:r>
      <w:bookmarkEnd w:id="16"/>
      <w:r w:rsidRPr="003E3CC2">
        <w:rPr>
          <w:rFonts w:asciiTheme="minorHAnsi" w:hAnsiTheme="minorHAnsi" w:cstheme="minorHAnsi"/>
          <w:sz w:val="22"/>
          <w:szCs w:val="22"/>
        </w:rPr>
        <w:t>.</w:t>
      </w:r>
    </w:p>
    <w:p w14:paraId="10C84AB4" w14:textId="77777777" w:rsidR="00CA7B06" w:rsidRPr="003E3CC2" w:rsidRDefault="00CA7B06" w:rsidP="00CA7B06">
      <w:pPr>
        <w:jc w:val="both"/>
        <w:rPr>
          <w:rFonts w:asciiTheme="minorHAnsi" w:hAnsiTheme="minorHAnsi" w:cstheme="minorHAnsi"/>
          <w:sz w:val="22"/>
          <w:szCs w:val="22"/>
        </w:rPr>
      </w:pPr>
    </w:p>
    <w:p w14:paraId="378FC38B" w14:textId="77777777" w:rsidR="008D21CE" w:rsidRPr="00E66BDC" w:rsidRDefault="008D21CE" w:rsidP="00E66BDC">
      <w:pPr>
        <w:pStyle w:val="Naslov1"/>
        <w:shd w:val="clear" w:color="auto" w:fill="255FAC"/>
        <w:spacing w:before="0" w:after="120"/>
        <w:rPr>
          <w:rFonts w:asciiTheme="minorHAnsi" w:hAnsiTheme="minorHAnsi"/>
          <w:b w:val="0"/>
          <w:color w:val="FFFFFF" w:themeColor="background1"/>
          <w:sz w:val="22"/>
          <w:szCs w:val="22"/>
          <w:u w:val="single"/>
        </w:rPr>
      </w:pPr>
      <w:r w:rsidRPr="00E66BDC">
        <w:rPr>
          <w:rFonts w:asciiTheme="minorHAnsi" w:hAnsiTheme="minorHAnsi"/>
          <w:b w:val="0"/>
          <w:color w:val="FFFFFF" w:themeColor="background1"/>
          <w:sz w:val="22"/>
          <w:szCs w:val="22"/>
          <w:u w:val="single"/>
        </w:rPr>
        <w:t xml:space="preserve">II. UGOTAVLJANJE SPOSOBNOSTI  </w:t>
      </w:r>
    </w:p>
    <w:p w14:paraId="3631E3B7" w14:textId="005FFD8A" w:rsidR="008D21CE" w:rsidRPr="00E66BDC" w:rsidRDefault="008D21CE" w:rsidP="007554C3">
      <w:pPr>
        <w:pStyle w:val="Noga"/>
        <w:spacing w:after="120"/>
        <w:jc w:val="both"/>
        <w:rPr>
          <w:rFonts w:asciiTheme="minorHAnsi" w:hAnsiTheme="minorHAnsi"/>
          <w:color w:val="255FAC"/>
          <w:sz w:val="22"/>
          <w:szCs w:val="22"/>
        </w:rPr>
      </w:pPr>
      <w:r w:rsidRPr="00E66BDC">
        <w:rPr>
          <w:rFonts w:asciiTheme="minorHAnsi" w:hAnsiTheme="minorHAnsi"/>
          <w:color w:val="255FAC"/>
          <w:sz w:val="22"/>
          <w:szCs w:val="22"/>
        </w:rPr>
        <w:t xml:space="preserve">II.a RAZLOGI ZA IZKLJUČITEV </w:t>
      </w:r>
    </w:p>
    <w:p w14:paraId="4A4909F0" w14:textId="77777777" w:rsidR="00CA7B06" w:rsidRPr="003E3CC2" w:rsidRDefault="00CA7B06" w:rsidP="00CA7B06">
      <w:pPr>
        <w:spacing w:after="120"/>
        <w:jc w:val="both"/>
        <w:rPr>
          <w:rFonts w:asciiTheme="minorHAnsi" w:hAnsiTheme="minorHAnsi"/>
          <w:color w:val="000000" w:themeColor="text1"/>
          <w:sz w:val="22"/>
          <w:szCs w:val="22"/>
        </w:rPr>
      </w:pPr>
      <w:r w:rsidRPr="003E3CC2">
        <w:rPr>
          <w:rFonts w:asciiTheme="minorHAnsi" w:hAnsiTheme="minorHAnsi"/>
          <w:sz w:val="22"/>
          <w:szCs w:val="22"/>
        </w:rPr>
        <w:t xml:space="preserve">Naročnik bo iz sodelovanja v </w:t>
      </w:r>
      <w:r w:rsidRPr="003E3CC2">
        <w:rPr>
          <w:rFonts w:asciiTheme="minorHAnsi" w:hAnsiTheme="minorHAnsi"/>
          <w:color w:val="000000" w:themeColor="text1"/>
          <w:sz w:val="22"/>
          <w:szCs w:val="22"/>
        </w:rPr>
        <w:t>postopku oddaje javnega naročila skladno z zakonom izključil ponudnika, za katerega obstaja razlog za izključitev, in sicer skladno s</w:t>
      </w:r>
    </w:p>
    <w:p w14:paraId="6F0F1EDE" w14:textId="77777777" w:rsidR="00CA7B06" w:rsidRPr="003E3CC2" w:rsidRDefault="00CA7B06" w:rsidP="00CA7B06">
      <w:pPr>
        <w:pStyle w:val="Odstavekseznama"/>
        <w:numPr>
          <w:ilvl w:val="0"/>
          <w:numId w:val="32"/>
        </w:numPr>
        <w:spacing w:after="120"/>
        <w:ind w:left="284" w:hanging="284"/>
        <w:jc w:val="both"/>
        <w:rPr>
          <w:rFonts w:asciiTheme="minorHAnsi" w:hAnsiTheme="minorHAnsi"/>
          <w:sz w:val="22"/>
          <w:szCs w:val="22"/>
        </w:rPr>
      </w:pPr>
      <w:bookmarkStart w:id="17" w:name="_Hlk153182606"/>
      <w:r w:rsidRPr="003E3CC2">
        <w:rPr>
          <w:rFonts w:asciiTheme="minorHAnsi" w:hAnsiTheme="minorHAnsi"/>
          <w:color w:val="000000" w:themeColor="text1"/>
          <w:sz w:val="22"/>
          <w:szCs w:val="22"/>
        </w:rPr>
        <w:t>75. členom ZJN-3:</w:t>
      </w:r>
    </w:p>
    <w:bookmarkEnd w:id="17"/>
    <w:p w14:paraId="42791B76" w14:textId="77777777" w:rsidR="002B7B16" w:rsidRPr="003E3CC2" w:rsidRDefault="002B7B16" w:rsidP="002B7B16">
      <w:pPr>
        <w:numPr>
          <w:ilvl w:val="0"/>
          <w:numId w:val="2"/>
        </w:numPr>
        <w:tabs>
          <w:tab w:val="clear" w:pos="644"/>
        </w:tabs>
        <w:spacing w:after="60"/>
        <w:ind w:left="567" w:hanging="283"/>
        <w:jc w:val="both"/>
        <w:rPr>
          <w:rFonts w:asciiTheme="minorHAnsi" w:hAnsiTheme="minorHAnsi"/>
          <w:sz w:val="22"/>
          <w:szCs w:val="22"/>
        </w:rPr>
      </w:pPr>
      <w:r w:rsidRPr="003E3CC2">
        <w:rPr>
          <w:rFonts w:asciiTheme="minorHAnsi" w:hAnsiTheme="minorHAnsi"/>
          <w:sz w:val="22"/>
          <w:szCs w:val="22"/>
        </w:rPr>
        <w:t xml:space="preserve">Če naročnik pri preverjanju v skladu s 77., 79. in 80. členom ZJN-3 ugotovi ali je drugače seznanjen, da je bil </w:t>
      </w:r>
      <w:r w:rsidRPr="003E3CC2">
        <w:rPr>
          <w:rFonts w:asciiTheme="minorHAnsi" w:hAnsiTheme="minorHAnsi"/>
          <w:color w:val="000000" w:themeColor="text1"/>
          <w:sz w:val="22"/>
          <w:szCs w:val="22"/>
        </w:rPr>
        <w:t xml:space="preserve">ponudnik ali oseba, </w:t>
      </w:r>
      <w:bookmarkStart w:id="18" w:name="_Hlk206579026"/>
      <w:r w:rsidRPr="003E3CC2">
        <w:rPr>
          <w:rFonts w:asciiTheme="minorHAnsi" w:hAnsiTheme="minorHAnsi"/>
          <w:color w:val="000000" w:themeColor="text1"/>
          <w:sz w:val="22"/>
          <w:szCs w:val="22"/>
        </w:rPr>
        <w:t>ki je članica upravnega, vodstvenega ali nadzornega organa ponudnika, ali oseba, ki ima pooblastilo za njegovo zastopanje, odločanje ali nadzo</w:t>
      </w:r>
      <w:bookmarkEnd w:id="18"/>
      <w:r w:rsidRPr="003E3CC2">
        <w:rPr>
          <w:rFonts w:asciiTheme="minorHAnsi" w:hAnsiTheme="minorHAnsi"/>
          <w:color w:val="000000" w:themeColor="text1"/>
          <w:sz w:val="22"/>
          <w:szCs w:val="22"/>
        </w:rPr>
        <w:t xml:space="preserve">r, </w:t>
      </w:r>
      <w:r w:rsidRPr="003E3CC2">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3E3CC2">
        <w:rPr>
          <w:rFonts w:asciiTheme="minorHAnsi" w:hAnsiTheme="minorHAnsi"/>
          <w:sz w:val="18"/>
          <w:szCs w:val="18"/>
        </w:rPr>
        <w:t>(prvi odstavek 75. člena ZJN-3)</w:t>
      </w:r>
      <w:r w:rsidRPr="003E3CC2">
        <w:rPr>
          <w:rFonts w:asciiTheme="minorHAnsi" w:hAnsiTheme="minorHAnsi"/>
          <w:sz w:val="22"/>
          <w:szCs w:val="22"/>
        </w:rPr>
        <w:t>.</w:t>
      </w:r>
    </w:p>
    <w:p w14:paraId="3B1F58C1" w14:textId="77777777" w:rsidR="002B7B16" w:rsidRPr="003E3CC2" w:rsidRDefault="002B7B16" w:rsidP="002B7B16">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3E3CC2">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3E3CC2">
        <w:t xml:space="preserve"> </w:t>
      </w:r>
      <w:r w:rsidRPr="003E3CC2">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3E3CC2">
        <w:rPr>
          <w:rStyle w:val="Sprotnaopomba-sklic"/>
          <w:rFonts w:asciiTheme="minorHAnsi" w:hAnsiTheme="minorHAnsi"/>
          <w:sz w:val="22"/>
          <w:szCs w:val="22"/>
        </w:rPr>
        <w:footnoteReference w:id="2"/>
      </w:r>
      <w:r w:rsidRPr="003E3CC2">
        <w:rPr>
          <w:rFonts w:asciiTheme="minorHAnsi" w:hAnsiTheme="minorHAnsi"/>
          <w:sz w:val="22"/>
          <w:szCs w:val="22"/>
        </w:rPr>
        <w:t xml:space="preserve"> </w:t>
      </w:r>
      <w:r w:rsidRPr="003E3CC2">
        <w:rPr>
          <w:rFonts w:asciiTheme="minorHAnsi" w:hAnsiTheme="minorHAnsi"/>
          <w:sz w:val="18"/>
          <w:szCs w:val="18"/>
        </w:rPr>
        <w:t>(drugi odstavek 75. člena ZJN-3)</w:t>
      </w:r>
      <w:r w:rsidRPr="003E3CC2">
        <w:rPr>
          <w:rFonts w:asciiTheme="minorHAnsi" w:hAnsiTheme="minorHAnsi"/>
          <w:sz w:val="22"/>
          <w:szCs w:val="22"/>
        </w:rPr>
        <w:t>.</w:t>
      </w:r>
    </w:p>
    <w:p w14:paraId="3C9CCA9E" w14:textId="77777777" w:rsidR="002B7B16" w:rsidRPr="003E3CC2" w:rsidRDefault="002B7B16" w:rsidP="002B7B16">
      <w:pPr>
        <w:numPr>
          <w:ilvl w:val="0"/>
          <w:numId w:val="2"/>
        </w:numPr>
        <w:tabs>
          <w:tab w:val="clear" w:pos="644"/>
        </w:tabs>
        <w:spacing w:after="60"/>
        <w:ind w:left="567" w:hanging="283"/>
        <w:jc w:val="both"/>
        <w:rPr>
          <w:rFonts w:asciiTheme="minorHAnsi" w:hAnsiTheme="minorHAnsi"/>
          <w:color w:val="000000" w:themeColor="text1"/>
          <w:sz w:val="22"/>
          <w:szCs w:val="22"/>
        </w:rPr>
      </w:pPr>
      <w:r w:rsidRPr="003E3CC2">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3E3CC2">
        <w:rPr>
          <w:rFonts w:asciiTheme="minorHAnsi" w:hAnsiTheme="minorHAnsi"/>
          <w:color w:val="000000" w:themeColor="text1"/>
          <w:sz w:val="18"/>
          <w:szCs w:val="22"/>
        </w:rPr>
        <w:t>(a točka četrtega odstavka 75. člena ZJN-3)</w:t>
      </w:r>
      <w:r w:rsidRPr="003E3CC2">
        <w:rPr>
          <w:rFonts w:asciiTheme="minorHAnsi" w:hAnsiTheme="minorHAnsi"/>
          <w:color w:val="000000" w:themeColor="text1"/>
          <w:sz w:val="22"/>
          <w:szCs w:val="22"/>
        </w:rPr>
        <w:t>.</w:t>
      </w:r>
    </w:p>
    <w:p w14:paraId="6615D574" w14:textId="77777777" w:rsidR="002B7B16" w:rsidRPr="003E3CC2" w:rsidRDefault="002B7B16" w:rsidP="002B7B16">
      <w:pPr>
        <w:numPr>
          <w:ilvl w:val="0"/>
          <w:numId w:val="2"/>
        </w:numPr>
        <w:tabs>
          <w:tab w:val="clear" w:pos="644"/>
        </w:tabs>
        <w:spacing w:after="120"/>
        <w:ind w:left="568" w:hanging="284"/>
        <w:jc w:val="both"/>
        <w:rPr>
          <w:rFonts w:asciiTheme="minorHAnsi" w:hAnsiTheme="minorHAnsi"/>
          <w:sz w:val="22"/>
          <w:szCs w:val="22"/>
        </w:rPr>
      </w:pPr>
      <w:r w:rsidRPr="003E3CC2">
        <w:rPr>
          <w:rFonts w:asciiTheme="minorHAnsi" w:hAnsiTheme="minorHAnsi"/>
          <w:color w:val="000000" w:themeColor="text1"/>
          <w:sz w:val="22"/>
          <w:szCs w:val="22"/>
        </w:rPr>
        <w:t xml:space="preserve">Če </w:t>
      </w:r>
      <w:r w:rsidRPr="003E3CC2">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3E3CC2">
        <w:rPr>
          <w:rFonts w:asciiTheme="minorHAnsi" w:hAnsiTheme="minorHAnsi"/>
          <w:sz w:val="18"/>
          <w:szCs w:val="18"/>
        </w:rPr>
        <w:t>(b točka četrtega odstavka 75. člena ZJN-3)</w:t>
      </w:r>
      <w:r w:rsidRPr="003E3CC2">
        <w:rPr>
          <w:rFonts w:asciiTheme="minorHAnsi" w:hAnsiTheme="minorHAnsi"/>
          <w:sz w:val="22"/>
          <w:szCs w:val="22"/>
        </w:rPr>
        <w:t>.</w:t>
      </w:r>
    </w:p>
    <w:p w14:paraId="61655472" w14:textId="77777777" w:rsidR="00CA7B06" w:rsidRPr="003E3CC2" w:rsidRDefault="00CA7B06" w:rsidP="00CA7B06">
      <w:pPr>
        <w:pStyle w:val="Odstavekseznama"/>
        <w:numPr>
          <w:ilvl w:val="0"/>
          <w:numId w:val="33"/>
        </w:numPr>
        <w:spacing w:after="120"/>
        <w:ind w:left="284" w:hanging="284"/>
        <w:contextualSpacing w:val="0"/>
        <w:jc w:val="both"/>
        <w:rPr>
          <w:rFonts w:asciiTheme="minorHAnsi" w:hAnsiTheme="minorHAnsi"/>
          <w:sz w:val="22"/>
          <w:szCs w:val="22"/>
        </w:rPr>
      </w:pPr>
      <w:r w:rsidRPr="003E3CC2">
        <w:rPr>
          <w:rFonts w:asciiTheme="minorHAnsi" w:hAnsiTheme="minorHAnsi"/>
          <w:sz w:val="22"/>
          <w:szCs w:val="22"/>
        </w:rPr>
        <w:t>sprejetim sklepom Sveta Evropske unije (Sklepa sveta (SZVP) 2022/578 z dne 8. 4. 2022):</w:t>
      </w:r>
    </w:p>
    <w:p w14:paraId="07657129" w14:textId="77777777" w:rsidR="00CA7B06" w:rsidRPr="003E3CC2" w:rsidRDefault="00CA7B06" w:rsidP="00CA7B06">
      <w:pPr>
        <w:pStyle w:val="Odstavekseznama"/>
        <w:numPr>
          <w:ilvl w:val="0"/>
          <w:numId w:val="23"/>
        </w:numPr>
        <w:ind w:left="567" w:hanging="283"/>
        <w:jc w:val="both"/>
        <w:rPr>
          <w:rFonts w:asciiTheme="minorHAnsi" w:hAnsiTheme="minorHAnsi"/>
          <w:sz w:val="22"/>
          <w:szCs w:val="22"/>
        </w:rPr>
      </w:pPr>
      <w:r w:rsidRPr="003E3CC2">
        <w:rPr>
          <w:rFonts w:asciiTheme="minorHAnsi" w:hAnsiTheme="minorHAnsi"/>
          <w:sz w:val="22"/>
          <w:szCs w:val="22"/>
        </w:rPr>
        <w:t>Če je ponudnik:</w:t>
      </w:r>
    </w:p>
    <w:p w14:paraId="59B2D9E8" w14:textId="77777777" w:rsidR="00CA7B06" w:rsidRPr="003E3CC2" w:rsidRDefault="00CA7B06" w:rsidP="00CA7B06">
      <w:pPr>
        <w:autoSpaceDE w:val="0"/>
        <w:autoSpaceDN w:val="0"/>
        <w:adjustRightInd w:val="0"/>
        <w:ind w:left="851" w:hanging="284"/>
        <w:jc w:val="both"/>
        <w:rPr>
          <w:rFonts w:asciiTheme="minorHAnsi" w:eastAsiaTheme="minorHAnsi" w:hAnsiTheme="minorHAnsi" w:cstheme="minorHAnsi"/>
          <w:sz w:val="22"/>
          <w:szCs w:val="22"/>
          <w:lang w:eastAsia="en-US"/>
        </w:rPr>
      </w:pPr>
      <w:r w:rsidRPr="003E3CC2">
        <w:rPr>
          <w:rFonts w:asciiTheme="minorHAnsi" w:eastAsiaTheme="minorHAnsi" w:hAnsiTheme="minorHAnsi" w:cstheme="minorHAnsi"/>
          <w:sz w:val="22"/>
          <w:szCs w:val="22"/>
          <w:lang w:eastAsia="en-US"/>
        </w:rPr>
        <w:t>-</w:t>
      </w:r>
      <w:r w:rsidRPr="003E3CC2">
        <w:rPr>
          <w:rFonts w:asciiTheme="minorHAnsi" w:eastAsiaTheme="minorHAnsi" w:hAnsiTheme="minorHAnsi" w:cstheme="minorHAnsi"/>
          <w:sz w:val="22"/>
          <w:szCs w:val="22"/>
          <w:lang w:eastAsia="en-US"/>
        </w:rPr>
        <w:tab/>
        <w:t>ruski državljan ali fizična ali pravna oseba, subjekt ali organ s sedežem v Rusiji;</w:t>
      </w:r>
    </w:p>
    <w:p w14:paraId="3D5E72F9" w14:textId="77777777" w:rsidR="00CA7B06" w:rsidRPr="003E3CC2" w:rsidRDefault="00CA7B06" w:rsidP="00CA7B06">
      <w:pPr>
        <w:autoSpaceDE w:val="0"/>
        <w:autoSpaceDN w:val="0"/>
        <w:adjustRightInd w:val="0"/>
        <w:ind w:left="851" w:hanging="284"/>
        <w:jc w:val="both"/>
        <w:rPr>
          <w:rFonts w:asciiTheme="minorHAnsi" w:eastAsiaTheme="minorHAnsi" w:hAnsiTheme="minorHAnsi" w:cstheme="minorHAnsi"/>
          <w:sz w:val="22"/>
          <w:szCs w:val="22"/>
          <w:lang w:eastAsia="en-US"/>
        </w:rPr>
      </w:pPr>
      <w:r w:rsidRPr="003E3CC2">
        <w:rPr>
          <w:rFonts w:asciiTheme="minorHAnsi" w:eastAsiaTheme="minorHAnsi" w:hAnsiTheme="minorHAnsi" w:cstheme="minorHAnsi"/>
          <w:sz w:val="22"/>
          <w:szCs w:val="22"/>
          <w:lang w:eastAsia="en-US"/>
        </w:rPr>
        <w:lastRenderedPageBreak/>
        <w:t>-</w:t>
      </w:r>
      <w:r w:rsidRPr="003E3CC2">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6B6D7E31" w14:textId="77777777" w:rsidR="00CA7B06" w:rsidRPr="003E3CC2" w:rsidRDefault="00CA7B06" w:rsidP="00CA7B06">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3E3CC2">
        <w:rPr>
          <w:rFonts w:asciiTheme="minorHAnsi" w:eastAsiaTheme="minorHAnsi" w:hAnsiTheme="minorHAnsi" w:cstheme="minorHAnsi"/>
          <w:sz w:val="22"/>
          <w:szCs w:val="22"/>
          <w:lang w:eastAsia="en-US"/>
        </w:rPr>
        <w:t>-</w:t>
      </w:r>
      <w:r w:rsidRPr="003E3CC2">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628EFF6E" w14:textId="77777777" w:rsidR="00CA7B06" w:rsidRPr="003E3CC2" w:rsidRDefault="00CA7B06" w:rsidP="00CA7B06">
      <w:pPr>
        <w:pStyle w:val="Odstavekseznama"/>
        <w:spacing w:after="120"/>
        <w:ind w:left="0"/>
        <w:contextualSpacing w:val="0"/>
        <w:jc w:val="both"/>
        <w:rPr>
          <w:rFonts w:asciiTheme="minorHAnsi" w:hAnsiTheme="minorHAnsi"/>
          <w:sz w:val="22"/>
          <w:szCs w:val="22"/>
        </w:rPr>
      </w:pPr>
      <w:r w:rsidRPr="003E3CC2">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3E3CC2">
        <w:rPr>
          <w:rStyle w:val="Sprotnaopomba-sklic"/>
          <w:rFonts w:asciiTheme="minorHAnsi" w:eastAsiaTheme="minorHAnsi" w:hAnsiTheme="minorHAnsi" w:cstheme="minorHAnsi"/>
          <w:sz w:val="22"/>
          <w:szCs w:val="22"/>
          <w:lang w:eastAsia="en-US"/>
        </w:rPr>
        <w:footnoteReference w:id="3"/>
      </w:r>
    </w:p>
    <w:p w14:paraId="497A49E7" w14:textId="660C13E2" w:rsidR="001D21C1" w:rsidRPr="003E3CC2" w:rsidRDefault="00D21696" w:rsidP="001D21C1">
      <w:pPr>
        <w:spacing w:after="120"/>
        <w:jc w:val="both"/>
        <w:rPr>
          <w:rFonts w:asciiTheme="minorHAnsi" w:hAnsiTheme="minorHAnsi"/>
          <w:sz w:val="22"/>
          <w:szCs w:val="22"/>
        </w:rPr>
      </w:pPr>
      <w:r w:rsidRPr="003E3CC2">
        <w:rPr>
          <w:rFonts w:asciiTheme="minorHAnsi" w:hAnsiTheme="minorHAnsi"/>
          <w:color w:val="000000" w:themeColor="text1"/>
          <w:sz w:val="22"/>
          <w:szCs w:val="22"/>
        </w:rPr>
        <w:t xml:space="preserve">Ponudnik potrdi neobstoj izključitvenih razlogov z ustrezno izpolnjenim in </w:t>
      </w:r>
      <w:r w:rsidRPr="003E3CC2">
        <w:rPr>
          <w:rFonts w:asciiTheme="minorHAnsi" w:hAnsiTheme="minorHAnsi"/>
          <w:color w:val="000000" w:themeColor="text1"/>
          <w:sz w:val="22"/>
          <w:szCs w:val="22"/>
          <w:u w:val="single"/>
        </w:rPr>
        <w:t>podpisanim</w:t>
      </w:r>
      <w:r w:rsidRPr="003E3CC2">
        <w:rPr>
          <w:rFonts w:asciiTheme="minorHAnsi" w:hAnsiTheme="minorHAnsi"/>
          <w:color w:val="000000" w:themeColor="text1"/>
          <w:sz w:val="22"/>
          <w:szCs w:val="22"/>
        </w:rPr>
        <w:t xml:space="preserve"> obrazcem </w:t>
      </w:r>
      <w:r w:rsidRPr="003E3CC2">
        <w:rPr>
          <w:rFonts w:asciiTheme="minorHAnsi" w:hAnsiTheme="minorHAnsi"/>
          <w:sz w:val="22"/>
          <w:szCs w:val="22"/>
        </w:rPr>
        <w:t>N-4</w:t>
      </w:r>
      <w:r w:rsidR="00F81654" w:rsidRPr="003E3CC2">
        <w:rPr>
          <w:rFonts w:asciiTheme="minorHAnsi" w:hAnsiTheme="minorHAnsi"/>
          <w:sz w:val="22"/>
          <w:szCs w:val="22"/>
        </w:rPr>
        <w:t>a</w:t>
      </w:r>
      <w:r w:rsidRPr="003E3CC2">
        <w:rPr>
          <w:rFonts w:asciiTheme="minorHAnsi" w:hAnsiTheme="minorHAnsi"/>
          <w:sz w:val="22"/>
          <w:szCs w:val="22"/>
        </w:rPr>
        <w:t xml:space="preserve"> </w:t>
      </w:r>
      <w:r w:rsidRPr="003E3CC2">
        <w:rPr>
          <w:rFonts w:asciiTheme="minorHAnsi" w:hAnsiTheme="minorHAnsi"/>
          <w:b/>
          <w:sz w:val="22"/>
          <w:szCs w:val="22"/>
        </w:rPr>
        <w:t>»Izjava o sposobnosti«</w:t>
      </w:r>
      <w:r w:rsidRPr="003E3CC2">
        <w:rPr>
          <w:rFonts w:asciiTheme="minorHAnsi" w:hAnsiTheme="minorHAnsi"/>
          <w:sz w:val="22"/>
          <w:szCs w:val="22"/>
        </w:rPr>
        <w:t>.</w:t>
      </w:r>
      <w:r w:rsidR="001D21C1" w:rsidRPr="003E3CC2">
        <w:rPr>
          <w:rFonts w:asciiTheme="minorHAnsi" w:hAnsiTheme="minorHAnsi"/>
          <w:sz w:val="22"/>
          <w:szCs w:val="22"/>
        </w:rPr>
        <w:t xml:space="preserve"> </w:t>
      </w:r>
    </w:p>
    <w:p w14:paraId="78450146" w14:textId="6E0F246B" w:rsidR="001D21C1" w:rsidRPr="002549ED" w:rsidRDefault="001D21C1" w:rsidP="001D21C1">
      <w:pPr>
        <w:jc w:val="both"/>
        <w:rPr>
          <w:rFonts w:asciiTheme="minorHAnsi" w:hAnsiTheme="minorHAnsi"/>
          <w:bCs/>
          <w:color w:val="000000" w:themeColor="text1"/>
          <w:sz w:val="22"/>
          <w:szCs w:val="22"/>
        </w:rPr>
      </w:pPr>
      <w:r w:rsidRPr="003E3CC2">
        <w:rPr>
          <w:rFonts w:asciiTheme="minorHAnsi" w:hAnsiTheme="minorHAnsi"/>
          <w:bCs/>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2549ED" w:rsidRDefault="00ED2674" w:rsidP="00ED2674">
      <w:pPr>
        <w:jc w:val="both"/>
        <w:rPr>
          <w:rFonts w:asciiTheme="minorHAnsi" w:hAnsiTheme="minorHAnsi"/>
          <w:b/>
          <w:color w:val="000000" w:themeColor="text1"/>
          <w:sz w:val="22"/>
          <w:szCs w:val="22"/>
        </w:rPr>
      </w:pPr>
    </w:p>
    <w:p w14:paraId="47B1095F" w14:textId="1A9D5722" w:rsidR="008D21CE" w:rsidRPr="00E66BDC" w:rsidRDefault="008D21CE" w:rsidP="004E595B">
      <w:pPr>
        <w:pStyle w:val="Noga"/>
        <w:spacing w:after="120"/>
        <w:jc w:val="both"/>
        <w:rPr>
          <w:rFonts w:asciiTheme="minorHAnsi" w:hAnsiTheme="minorHAnsi"/>
          <w:color w:val="255FAC"/>
          <w:sz w:val="22"/>
          <w:szCs w:val="22"/>
        </w:rPr>
      </w:pPr>
      <w:r w:rsidRPr="00E66BDC">
        <w:rPr>
          <w:rFonts w:asciiTheme="minorHAnsi" w:hAnsiTheme="minorHAnsi"/>
          <w:color w:val="255FAC"/>
          <w:sz w:val="22"/>
          <w:szCs w:val="22"/>
        </w:rPr>
        <w:t>II.b POGOJI ZA SODELOVANJE</w:t>
      </w:r>
    </w:p>
    <w:p w14:paraId="2DF1043C" w14:textId="77777777" w:rsidR="0059289C" w:rsidRPr="00E03E55" w:rsidRDefault="0059289C" w:rsidP="00B1325C">
      <w:pPr>
        <w:pStyle w:val="Noga"/>
        <w:spacing w:after="120"/>
        <w:jc w:val="both"/>
        <w:rPr>
          <w:rFonts w:ascii="Calibri" w:hAnsi="Calibri" w:cs="Calibri"/>
          <w:i/>
          <w:smallCaps/>
          <w:color w:val="000000" w:themeColor="text1"/>
          <w:sz w:val="22"/>
          <w:szCs w:val="22"/>
        </w:rPr>
      </w:pPr>
      <w:r w:rsidRPr="00E03E55">
        <w:rPr>
          <w:rFonts w:ascii="Calibri" w:hAnsi="Calibri" w:cs="Calibri"/>
          <w:i/>
          <w:smallCaps/>
          <w:color w:val="000000" w:themeColor="text1"/>
          <w:sz w:val="22"/>
          <w:szCs w:val="22"/>
        </w:rPr>
        <w:t>ustreznost za opravljanje poklicne dejavnosti</w:t>
      </w:r>
    </w:p>
    <w:p w14:paraId="153758E4" w14:textId="77777777" w:rsidR="0024104D" w:rsidRPr="001F581A" w:rsidRDefault="0024104D" w:rsidP="0024104D">
      <w:pPr>
        <w:pStyle w:val="Odstavekseznama"/>
        <w:numPr>
          <w:ilvl w:val="1"/>
          <w:numId w:val="23"/>
        </w:numPr>
        <w:ind w:left="567" w:hanging="283"/>
        <w:jc w:val="both"/>
        <w:rPr>
          <w:rFonts w:asciiTheme="minorHAnsi" w:hAnsiTheme="minorHAnsi"/>
          <w:sz w:val="22"/>
          <w:szCs w:val="22"/>
        </w:rPr>
      </w:pPr>
      <w:bookmarkStart w:id="19" w:name="_Hlk153787151"/>
      <w:r w:rsidRPr="001F581A">
        <w:rPr>
          <w:rFonts w:asciiTheme="minorHAnsi" w:hAnsiTheme="minorHAnsi"/>
          <w:sz w:val="22"/>
          <w:szCs w:val="22"/>
        </w:rPr>
        <w:t>Gospodarski subjekt je</w:t>
      </w:r>
      <w:bookmarkEnd w:id="19"/>
      <w:r w:rsidRPr="001F581A">
        <w:rPr>
          <w:rFonts w:asciiTheme="minorHAnsi" w:hAnsiTheme="minorHAnsi"/>
          <w:sz w:val="22"/>
          <w:szCs w:val="22"/>
        </w:rPr>
        <w:t xml:space="preserve"> vpisan v sodni/poslovni register RS oziroma poklicni/poslovni register, ki se vodi v državi članici EU, v kateri ima svoj sedež.</w:t>
      </w:r>
      <w:r w:rsidRPr="006D4E7D">
        <w:t xml:space="preserve"> </w:t>
      </w:r>
    </w:p>
    <w:p w14:paraId="0759E9A4" w14:textId="77777777" w:rsidR="0024104D" w:rsidRPr="00E66BDC" w:rsidRDefault="0024104D" w:rsidP="0024104D">
      <w:pPr>
        <w:pStyle w:val="Odstavekseznama"/>
        <w:ind w:left="851"/>
        <w:jc w:val="both"/>
        <w:rPr>
          <w:rFonts w:asciiTheme="minorHAnsi" w:hAnsiTheme="minorHAnsi"/>
          <w:i/>
          <w:color w:val="255FAC"/>
          <w:sz w:val="22"/>
          <w:szCs w:val="22"/>
        </w:rPr>
      </w:pPr>
      <w:r w:rsidRPr="00E66BDC">
        <w:rPr>
          <w:rFonts w:asciiTheme="minorHAnsi" w:hAnsiTheme="minorHAnsi"/>
          <w:i/>
          <w:color w:val="255FAC"/>
          <w:sz w:val="22"/>
          <w:szCs w:val="22"/>
        </w:rPr>
        <w:t>(Pogoj 1 more v primeru sodelovanja več gospodarskih subjektov pri ponudbi izpolnjevati ponudnik oz. poslovodeči ponudnik v primeru skupne ponudbe.)</w:t>
      </w:r>
    </w:p>
    <w:p w14:paraId="05E40BB9" w14:textId="089D82B0" w:rsidR="0059289C" w:rsidRPr="002549ED" w:rsidRDefault="003C2B23" w:rsidP="00B1325C">
      <w:pPr>
        <w:spacing w:after="120"/>
        <w:ind w:left="851"/>
        <w:jc w:val="both"/>
        <w:rPr>
          <w:rFonts w:asciiTheme="minorHAnsi" w:hAnsiTheme="minorHAnsi"/>
          <w:i/>
          <w:iCs/>
          <w:sz w:val="22"/>
          <w:szCs w:val="22"/>
        </w:rPr>
      </w:pPr>
      <w:r w:rsidRPr="00E03E55">
        <w:rPr>
          <w:rFonts w:asciiTheme="minorHAnsi" w:hAnsiTheme="minorHAnsi"/>
          <w:i/>
          <w:sz w:val="22"/>
          <w:szCs w:val="22"/>
          <w:u w:val="single"/>
        </w:rPr>
        <w:t>Zahtevano dokazilo:</w:t>
      </w:r>
      <w:r w:rsidRPr="00E03E55">
        <w:rPr>
          <w:rFonts w:asciiTheme="minorHAnsi" w:hAnsiTheme="minorHAnsi"/>
          <w:i/>
          <w:iCs/>
          <w:sz w:val="22"/>
          <w:szCs w:val="22"/>
        </w:rPr>
        <w:t xml:space="preserve"> ustrezno izpolnjen/i in podpisan/i obraz/ec/ci N-4</w:t>
      </w:r>
      <w:r w:rsidR="00AF1B34" w:rsidRPr="00E03E55">
        <w:rPr>
          <w:rFonts w:asciiTheme="minorHAnsi" w:hAnsiTheme="minorHAnsi"/>
          <w:i/>
          <w:iCs/>
          <w:sz w:val="22"/>
          <w:szCs w:val="22"/>
        </w:rPr>
        <w:t>a</w:t>
      </w:r>
      <w:r w:rsidRPr="00E03E55">
        <w:rPr>
          <w:rFonts w:asciiTheme="minorHAnsi" w:hAnsiTheme="minorHAnsi"/>
          <w:i/>
          <w:iCs/>
          <w:sz w:val="22"/>
          <w:szCs w:val="22"/>
        </w:rPr>
        <w:t xml:space="preserve"> »</w:t>
      </w:r>
      <w:r w:rsidRPr="00E03E55">
        <w:rPr>
          <w:rFonts w:asciiTheme="minorHAnsi" w:hAnsiTheme="minorHAnsi"/>
          <w:b/>
          <w:bCs/>
          <w:i/>
          <w:iCs/>
          <w:sz w:val="22"/>
          <w:szCs w:val="22"/>
        </w:rPr>
        <w:t>Izjava o sposobnosti</w:t>
      </w:r>
      <w:r w:rsidRPr="00E03E55">
        <w:rPr>
          <w:rFonts w:asciiTheme="minorHAnsi" w:hAnsiTheme="minorHAnsi"/>
          <w:i/>
          <w:iCs/>
          <w:sz w:val="22"/>
          <w:szCs w:val="22"/>
        </w:rPr>
        <w:t>« za vsak gospodarski subjekt posebej</w:t>
      </w:r>
      <w:r w:rsidR="0059289C" w:rsidRPr="00E03E55">
        <w:rPr>
          <w:rFonts w:asciiTheme="minorHAnsi" w:hAnsiTheme="minorHAnsi"/>
          <w:i/>
          <w:iCs/>
          <w:sz w:val="22"/>
          <w:szCs w:val="22"/>
        </w:rPr>
        <w:t>.</w:t>
      </w:r>
      <w:r w:rsidR="00966B9A" w:rsidRPr="002549ED">
        <w:rPr>
          <w:rFonts w:asciiTheme="minorHAnsi" w:hAnsiTheme="minorHAnsi"/>
          <w:i/>
          <w:iCs/>
          <w:sz w:val="22"/>
          <w:szCs w:val="22"/>
        </w:rPr>
        <w:t xml:space="preserve"> </w:t>
      </w:r>
    </w:p>
    <w:p w14:paraId="3403BE79" w14:textId="77777777" w:rsidR="002B5650" w:rsidRPr="002549ED" w:rsidRDefault="002B5650" w:rsidP="002B5650">
      <w:pPr>
        <w:pStyle w:val="Noga"/>
        <w:spacing w:after="120"/>
        <w:jc w:val="both"/>
        <w:rPr>
          <w:rFonts w:ascii="Calibri" w:hAnsi="Calibri" w:cs="Calibri"/>
          <w:i/>
          <w:smallCaps/>
          <w:color w:val="000000" w:themeColor="text1"/>
          <w:sz w:val="22"/>
          <w:szCs w:val="22"/>
        </w:rPr>
      </w:pPr>
      <w:r w:rsidRPr="002549ED">
        <w:rPr>
          <w:rFonts w:ascii="Calibri" w:hAnsi="Calibri" w:cs="Calibri"/>
          <w:i/>
          <w:smallCaps/>
          <w:color w:val="000000" w:themeColor="text1"/>
          <w:sz w:val="22"/>
          <w:szCs w:val="22"/>
        </w:rPr>
        <w:t>tehnična in strokovna sposobnost</w:t>
      </w:r>
    </w:p>
    <w:p w14:paraId="2E062764" w14:textId="474F5347" w:rsidR="003E3CC2" w:rsidRDefault="00140812" w:rsidP="0024104D">
      <w:pPr>
        <w:pStyle w:val="Odstavekseznama"/>
        <w:numPr>
          <w:ilvl w:val="0"/>
          <w:numId w:val="23"/>
        </w:numPr>
        <w:spacing w:after="120"/>
        <w:ind w:left="567" w:hanging="283"/>
        <w:jc w:val="both"/>
        <w:rPr>
          <w:rFonts w:ascii="Calibri" w:hAnsi="Calibri" w:cs="Calibri"/>
          <w:snapToGrid w:val="0"/>
          <w:sz w:val="22"/>
          <w:szCs w:val="22"/>
          <w:lang w:eastAsia="en-US"/>
        </w:rPr>
      </w:pPr>
      <w:r w:rsidRPr="002549ED">
        <w:rPr>
          <w:rFonts w:ascii="Calibri" w:hAnsi="Calibri" w:cs="Calibri"/>
          <w:snapToGrid w:val="0"/>
          <w:sz w:val="22"/>
          <w:szCs w:val="22"/>
          <w:lang w:eastAsia="en-US"/>
        </w:rPr>
        <w:t xml:space="preserve">Gospodarski subjekt je v obdobju zadnjih </w:t>
      </w:r>
      <w:r w:rsidR="003E3CC2">
        <w:rPr>
          <w:rFonts w:ascii="Calibri" w:hAnsi="Calibri" w:cs="Calibri"/>
          <w:snapToGrid w:val="0"/>
          <w:sz w:val="22"/>
          <w:szCs w:val="22"/>
          <w:lang w:eastAsia="en-US"/>
        </w:rPr>
        <w:t>treh</w:t>
      </w:r>
      <w:r w:rsidRPr="002549ED">
        <w:rPr>
          <w:rFonts w:ascii="Calibri" w:hAnsi="Calibri" w:cs="Calibri"/>
          <w:snapToGrid w:val="0"/>
          <w:sz w:val="22"/>
          <w:szCs w:val="22"/>
          <w:lang w:eastAsia="en-US"/>
        </w:rPr>
        <w:t xml:space="preserve"> (</w:t>
      </w:r>
      <w:r w:rsidR="003E3CC2">
        <w:rPr>
          <w:rFonts w:ascii="Calibri" w:hAnsi="Calibri" w:cs="Calibri"/>
          <w:snapToGrid w:val="0"/>
          <w:sz w:val="22"/>
          <w:szCs w:val="22"/>
          <w:lang w:eastAsia="en-US"/>
        </w:rPr>
        <w:t>3</w:t>
      </w:r>
      <w:r w:rsidRPr="002549ED">
        <w:rPr>
          <w:rFonts w:ascii="Calibri" w:hAnsi="Calibri" w:cs="Calibri"/>
          <w:snapToGrid w:val="0"/>
          <w:sz w:val="22"/>
          <w:szCs w:val="22"/>
          <w:lang w:eastAsia="en-US"/>
        </w:rPr>
        <w:t xml:space="preserve">) letih </w:t>
      </w:r>
      <w:bookmarkStart w:id="20" w:name="_Hlk229733941"/>
      <w:r w:rsidRPr="002549ED">
        <w:rPr>
          <w:rFonts w:ascii="Calibri" w:hAnsi="Calibri" w:cs="Calibri"/>
          <w:snapToGrid w:val="0"/>
          <w:sz w:val="22"/>
          <w:szCs w:val="22"/>
          <w:lang w:eastAsia="en-US"/>
        </w:rPr>
        <w:t>pred rokom za odpiranje ponudb v predmetnem postopku</w:t>
      </w:r>
      <w:bookmarkEnd w:id="20"/>
      <w:r w:rsidRPr="002549ED">
        <w:rPr>
          <w:rFonts w:ascii="Calibri" w:hAnsi="Calibri" w:cs="Calibri"/>
          <w:snapToGrid w:val="0"/>
          <w:sz w:val="22"/>
          <w:szCs w:val="22"/>
          <w:lang w:eastAsia="en-US"/>
        </w:rPr>
        <w:t>, kakovostno</w:t>
      </w:r>
      <w:r w:rsidR="003E3CC2">
        <w:rPr>
          <w:rFonts w:ascii="Calibri" w:hAnsi="Calibri" w:cs="Calibri"/>
          <w:snapToGrid w:val="0"/>
          <w:sz w:val="22"/>
          <w:szCs w:val="22"/>
          <w:lang w:eastAsia="en-US"/>
        </w:rPr>
        <w:t xml:space="preserve"> in</w:t>
      </w:r>
      <w:r w:rsidRPr="002549ED">
        <w:rPr>
          <w:rFonts w:ascii="Calibri" w:hAnsi="Calibri" w:cs="Calibri"/>
          <w:snapToGrid w:val="0"/>
          <w:sz w:val="22"/>
          <w:szCs w:val="22"/>
          <w:lang w:eastAsia="en-US"/>
        </w:rPr>
        <w:t xml:space="preserve"> v skladu s pogodbenimi obveznostmi izvedel</w:t>
      </w:r>
      <w:r w:rsidR="00497A38">
        <w:rPr>
          <w:rStyle w:val="Sprotnaopomba-sklic"/>
          <w:rFonts w:ascii="Calibri" w:hAnsi="Calibri" w:cs="Calibri"/>
          <w:snapToGrid w:val="0"/>
          <w:sz w:val="22"/>
          <w:szCs w:val="22"/>
          <w:lang w:eastAsia="en-US"/>
        </w:rPr>
        <w:footnoteReference w:id="4"/>
      </w:r>
      <w:r w:rsidRPr="002549ED">
        <w:rPr>
          <w:rFonts w:ascii="Calibri" w:hAnsi="Calibri" w:cs="Calibri"/>
          <w:snapToGrid w:val="0"/>
          <w:sz w:val="22"/>
          <w:szCs w:val="22"/>
          <w:lang w:eastAsia="en-US"/>
        </w:rPr>
        <w:t xml:space="preserve"> </w:t>
      </w:r>
      <w:r w:rsidR="003E3CC2">
        <w:rPr>
          <w:rFonts w:ascii="Calibri" w:hAnsi="Calibri" w:cs="Calibri"/>
          <w:snapToGrid w:val="0"/>
          <w:sz w:val="22"/>
          <w:szCs w:val="22"/>
          <w:lang w:eastAsia="en-US"/>
        </w:rPr>
        <w:t>vsaj (</w:t>
      </w:r>
      <w:r w:rsidR="007E1707">
        <w:rPr>
          <w:rFonts w:ascii="Calibri" w:hAnsi="Calibri" w:cs="Calibri"/>
          <w:snapToGrid w:val="0"/>
          <w:sz w:val="22"/>
          <w:szCs w:val="22"/>
          <w:lang w:eastAsia="en-US"/>
        </w:rPr>
        <w:t>1</w:t>
      </w:r>
      <w:r w:rsidR="003E3CC2">
        <w:rPr>
          <w:rFonts w:ascii="Calibri" w:hAnsi="Calibri" w:cs="Calibri"/>
          <w:snapToGrid w:val="0"/>
          <w:sz w:val="22"/>
          <w:szCs w:val="22"/>
          <w:lang w:eastAsia="en-US"/>
        </w:rPr>
        <w:t xml:space="preserve">) </w:t>
      </w:r>
      <w:r w:rsidR="007E1707">
        <w:rPr>
          <w:rFonts w:ascii="Calibri" w:hAnsi="Calibri" w:cs="Calibri"/>
          <w:snapToGrid w:val="0"/>
          <w:sz w:val="22"/>
          <w:szCs w:val="22"/>
          <w:lang w:eastAsia="en-US"/>
        </w:rPr>
        <w:t xml:space="preserve">en </w:t>
      </w:r>
      <w:r w:rsidR="003E3CC2">
        <w:rPr>
          <w:rFonts w:ascii="Calibri" w:hAnsi="Calibri" w:cs="Calibri"/>
          <w:snapToGrid w:val="0"/>
          <w:sz w:val="22"/>
          <w:szCs w:val="22"/>
          <w:lang w:eastAsia="en-US"/>
        </w:rPr>
        <w:t>referenčn</w:t>
      </w:r>
      <w:r w:rsidR="007E1707">
        <w:rPr>
          <w:rFonts w:ascii="Calibri" w:hAnsi="Calibri" w:cs="Calibri"/>
          <w:snapToGrid w:val="0"/>
          <w:sz w:val="22"/>
          <w:szCs w:val="22"/>
          <w:lang w:eastAsia="en-US"/>
        </w:rPr>
        <w:t>i</w:t>
      </w:r>
      <w:r w:rsidR="003E3CC2">
        <w:rPr>
          <w:rFonts w:ascii="Calibri" w:hAnsi="Calibri" w:cs="Calibri"/>
          <w:snapToGrid w:val="0"/>
          <w:sz w:val="22"/>
          <w:szCs w:val="22"/>
          <w:lang w:eastAsia="en-US"/>
        </w:rPr>
        <w:t xml:space="preserve"> </w:t>
      </w:r>
      <w:r w:rsidR="004A7B3E">
        <w:rPr>
          <w:rFonts w:ascii="Calibri" w:hAnsi="Calibri" w:cs="Calibri"/>
          <w:snapToGrid w:val="0"/>
          <w:sz w:val="22"/>
          <w:szCs w:val="22"/>
          <w:lang w:eastAsia="en-US"/>
        </w:rPr>
        <w:t>posel</w:t>
      </w:r>
      <w:r w:rsidR="00497A38">
        <w:rPr>
          <w:rFonts w:ascii="Calibri" w:hAnsi="Calibri" w:cs="Calibri"/>
          <w:snapToGrid w:val="0"/>
          <w:sz w:val="22"/>
          <w:szCs w:val="22"/>
          <w:lang w:eastAsia="en-US"/>
        </w:rPr>
        <w:t xml:space="preserve"> </w:t>
      </w:r>
      <w:r w:rsidR="00497A38" w:rsidRPr="007E1707">
        <w:rPr>
          <w:rFonts w:ascii="Calibri" w:hAnsi="Calibri" w:cs="Calibri"/>
          <w:snapToGrid w:val="0"/>
          <w:sz w:val="22"/>
          <w:szCs w:val="22"/>
          <w:lang w:eastAsia="en-US"/>
        </w:rPr>
        <w:t>na področju zdravstva</w:t>
      </w:r>
      <w:r w:rsidR="003E3CC2">
        <w:rPr>
          <w:rFonts w:ascii="Calibri" w:hAnsi="Calibri" w:cs="Calibri"/>
          <w:snapToGrid w:val="0"/>
          <w:sz w:val="22"/>
          <w:szCs w:val="22"/>
          <w:lang w:eastAsia="en-US"/>
        </w:rPr>
        <w:t>, pri kater</w:t>
      </w:r>
      <w:r w:rsidR="004A7B3E">
        <w:rPr>
          <w:rFonts w:ascii="Calibri" w:hAnsi="Calibri" w:cs="Calibri"/>
          <w:snapToGrid w:val="0"/>
          <w:sz w:val="22"/>
          <w:szCs w:val="22"/>
          <w:lang w:eastAsia="en-US"/>
        </w:rPr>
        <w:t>em</w:t>
      </w:r>
      <w:r w:rsidR="003E3CC2">
        <w:rPr>
          <w:rFonts w:ascii="Calibri" w:hAnsi="Calibri" w:cs="Calibri"/>
          <w:snapToGrid w:val="0"/>
          <w:sz w:val="22"/>
          <w:szCs w:val="22"/>
          <w:lang w:eastAsia="en-US"/>
        </w:rPr>
        <w:t xml:space="preserve"> je izvedel storitve stroškovne analitike. </w:t>
      </w:r>
    </w:p>
    <w:p w14:paraId="78122F00" w14:textId="4C1646F5" w:rsidR="002B5650" w:rsidRPr="00E66BDC" w:rsidRDefault="00CA5A28" w:rsidP="002B5650">
      <w:pPr>
        <w:pStyle w:val="Odstavekseznama"/>
        <w:ind w:left="851"/>
        <w:jc w:val="both"/>
        <w:rPr>
          <w:rFonts w:ascii="Calibri" w:hAnsi="Calibri" w:cs="Calibri"/>
          <w:i/>
          <w:color w:val="255FAC"/>
          <w:sz w:val="22"/>
          <w:szCs w:val="22"/>
        </w:rPr>
      </w:pPr>
      <w:r w:rsidRPr="00E66BDC">
        <w:rPr>
          <w:rFonts w:ascii="Calibri" w:hAnsi="Calibri" w:cs="Calibri"/>
          <w:i/>
          <w:color w:val="255FAC"/>
          <w:sz w:val="22"/>
          <w:szCs w:val="22"/>
        </w:rPr>
        <w:t>(</w:t>
      </w:r>
      <w:r w:rsidR="002B5650" w:rsidRPr="00E66BDC">
        <w:rPr>
          <w:rFonts w:ascii="Calibri" w:hAnsi="Calibri" w:cs="Calibri"/>
          <w:i/>
          <w:color w:val="255FAC"/>
          <w:sz w:val="22"/>
          <w:szCs w:val="22"/>
        </w:rPr>
        <w:t xml:space="preserve">Pogoj </w:t>
      </w:r>
      <w:r w:rsidRPr="00E66BDC">
        <w:rPr>
          <w:rFonts w:ascii="Calibri" w:hAnsi="Calibri" w:cs="Calibri"/>
          <w:i/>
          <w:color w:val="255FAC"/>
          <w:sz w:val="22"/>
          <w:szCs w:val="22"/>
        </w:rPr>
        <w:t>2</w:t>
      </w:r>
      <w:r w:rsidR="002B5650" w:rsidRPr="00E66BDC">
        <w:rPr>
          <w:rFonts w:ascii="Calibri" w:hAnsi="Calibri" w:cs="Calibri"/>
          <w:i/>
          <w:color w:val="255FAC"/>
          <w:sz w:val="22"/>
          <w:szCs w:val="22"/>
        </w:rPr>
        <w:t xml:space="preserve">. lahko v primeru sodelovanja več gospodarskih subjektov pri ponudbi skupaj izpolnijo tisti sodelujoči gospodarski subjekti, ki bodo izvajali storitve predmetnega naročila.) </w:t>
      </w:r>
    </w:p>
    <w:p w14:paraId="6CA2039D" w14:textId="77777777" w:rsidR="002B5650" w:rsidRPr="00C138FD" w:rsidRDefault="002B5650" w:rsidP="002B5650">
      <w:pPr>
        <w:pStyle w:val="Odstavekseznama"/>
        <w:spacing w:after="240"/>
        <w:ind w:left="851"/>
        <w:contextualSpacing w:val="0"/>
        <w:jc w:val="both"/>
        <w:rPr>
          <w:rFonts w:asciiTheme="minorHAnsi" w:hAnsiTheme="minorHAnsi"/>
          <w:bCs/>
          <w:sz w:val="22"/>
          <w:szCs w:val="22"/>
        </w:rPr>
      </w:pPr>
      <w:r w:rsidRPr="002549ED">
        <w:rPr>
          <w:rFonts w:asciiTheme="minorHAnsi" w:hAnsiTheme="minorHAnsi"/>
          <w:i/>
          <w:sz w:val="22"/>
          <w:szCs w:val="22"/>
          <w:u w:val="single"/>
        </w:rPr>
        <w:t>Zahtevano dokazilo:</w:t>
      </w:r>
      <w:r w:rsidRPr="002549ED">
        <w:rPr>
          <w:rFonts w:asciiTheme="minorHAnsi" w:hAnsiTheme="minorHAnsi"/>
          <w:i/>
          <w:sz w:val="22"/>
          <w:szCs w:val="22"/>
        </w:rPr>
        <w:t xml:space="preserve"> ustrezno izpolnjen/i in </w:t>
      </w:r>
      <w:r w:rsidRPr="002549ED">
        <w:rPr>
          <w:rFonts w:asciiTheme="minorHAnsi" w:hAnsiTheme="minorHAnsi"/>
          <w:i/>
          <w:sz w:val="22"/>
          <w:szCs w:val="22"/>
          <w:u w:val="single"/>
        </w:rPr>
        <w:t>podpisan/i</w:t>
      </w:r>
      <w:r w:rsidRPr="002549ED">
        <w:rPr>
          <w:rFonts w:asciiTheme="minorHAnsi" w:hAnsiTheme="minorHAnsi"/>
          <w:i/>
          <w:sz w:val="22"/>
          <w:szCs w:val="22"/>
        </w:rPr>
        <w:t xml:space="preserve"> obraz/ec/ci </w:t>
      </w:r>
      <w:r w:rsidRPr="002549ED">
        <w:rPr>
          <w:rFonts w:asciiTheme="minorHAnsi" w:hAnsiTheme="minorHAnsi"/>
          <w:i/>
          <w:iCs/>
          <w:sz w:val="22"/>
          <w:szCs w:val="22"/>
        </w:rPr>
        <w:t>N-4b »</w:t>
      </w:r>
      <w:r w:rsidRPr="002549ED">
        <w:rPr>
          <w:rFonts w:asciiTheme="minorHAnsi" w:hAnsiTheme="minorHAnsi"/>
          <w:b/>
          <w:i/>
          <w:iCs/>
          <w:sz w:val="22"/>
          <w:szCs w:val="22"/>
        </w:rPr>
        <w:t xml:space="preserve">Seznam referenc </w:t>
      </w:r>
      <w:r w:rsidRPr="00C138FD">
        <w:rPr>
          <w:rFonts w:asciiTheme="minorHAnsi" w:hAnsiTheme="minorHAnsi"/>
          <w:b/>
          <w:i/>
          <w:iCs/>
          <w:sz w:val="22"/>
          <w:szCs w:val="22"/>
        </w:rPr>
        <w:t>ponudnika</w:t>
      </w:r>
      <w:r w:rsidRPr="00C138FD">
        <w:rPr>
          <w:rFonts w:asciiTheme="minorHAnsi" w:hAnsiTheme="minorHAnsi"/>
          <w:i/>
          <w:iCs/>
          <w:sz w:val="22"/>
          <w:szCs w:val="22"/>
        </w:rPr>
        <w:t>« za vsak gospodarski subjekt posebej.</w:t>
      </w:r>
    </w:p>
    <w:p w14:paraId="436264AB" w14:textId="54C0ACE4" w:rsidR="008872FE" w:rsidRPr="00C138FD" w:rsidRDefault="008872FE" w:rsidP="0024104D">
      <w:pPr>
        <w:pStyle w:val="Odstavekseznama"/>
        <w:numPr>
          <w:ilvl w:val="0"/>
          <w:numId w:val="23"/>
        </w:numPr>
        <w:ind w:left="567" w:hanging="283"/>
        <w:contextualSpacing w:val="0"/>
        <w:jc w:val="both"/>
        <w:rPr>
          <w:rFonts w:asciiTheme="minorHAnsi" w:hAnsiTheme="minorHAnsi"/>
          <w:sz w:val="22"/>
          <w:szCs w:val="22"/>
        </w:rPr>
      </w:pPr>
      <w:r w:rsidRPr="00C138FD">
        <w:rPr>
          <w:rFonts w:asciiTheme="minorHAnsi" w:hAnsiTheme="minorHAnsi"/>
          <w:sz w:val="22"/>
          <w:szCs w:val="22"/>
        </w:rPr>
        <w:t xml:space="preserve">Gospodarski subjekt mora za izvedbo predmetnega javnega naročila ponuditi </w:t>
      </w:r>
      <w:r w:rsidR="00A84304" w:rsidRPr="00C138FD">
        <w:rPr>
          <w:rFonts w:asciiTheme="minorHAnsi" w:hAnsiTheme="minorHAnsi"/>
          <w:sz w:val="22"/>
          <w:szCs w:val="22"/>
        </w:rPr>
        <w:t>skupino strokovnjakov</w:t>
      </w:r>
      <w:r w:rsidR="0099474E">
        <w:rPr>
          <w:rStyle w:val="Sprotnaopomba-sklic"/>
          <w:rFonts w:asciiTheme="minorHAnsi" w:hAnsiTheme="minorHAnsi"/>
          <w:sz w:val="22"/>
          <w:szCs w:val="22"/>
        </w:rPr>
        <w:footnoteReference w:id="5"/>
      </w:r>
      <w:r w:rsidR="00A84304" w:rsidRPr="00C138FD">
        <w:rPr>
          <w:rFonts w:asciiTheme="minorHAnsi" w:hAnsiTheme="minorHAnsi"/>
          <w:sz w:val="22"/>
          <w:szCs w:val="22"/>
        </w:rPr>
        <w:t xml:space="preserve">, </w:t>
      </w:r>
      <w:bookmarkStart w:id="21" w:name="_Hlk68784853"/>
      <w:r w:rsidR="00A84304" w:rsidRPr="00C138FD">
        <w:rPr>
          <w:rFonts w:asciiTheme="minorHAnsi" w:hAnsiTheme="minorHAnsi"/>
          <w:sz w:val="22"/>
          <w:szCs w:val="22"/>
        </w:rPr>
        <w:t xml:space="preserve">ki izpolnjujejo naslednje </w:t>
      </w:r>
      <w:r w:rsidR="0099474E">
        <w:rPr>
          <w:rFonts w:asciiTheme="minorHAnsi" w:hAnsiTheme="minorHAnsi"/>
          <w:sz w:val="22"/>
          <w:szCs w:val="22"/>
        </w:rPr>
        <w:t>alineje</w:t>
      </w:r>
      <w:r w:rsidR="0099474E">
        <w:rPr>
          <w:rStyle w:val="Sprotnaopomba-sklic"/>
          <w:rFonts w:asciiTheme="minorHAnsi" w:hAnsiTheme="minorHAnsi"/>
          <w:sz w:val="22"/>
          <w:szCs w:val="22"/>
        </w:rPr>
        <w:footnoteReference w:id="6"/>
      </w:r>
      <w:r w:rsidRPr="00C138FD">
        <w:rPr>
          <w:rFonts w:asciiTheme="minorHAnsi" w:hAnsiTheme="minorHAnsi"/>
          <w:sz w:val="22"/>
          <w:szCs w:val="22"/>
        </w:rPr>
        <w:t>, in sicer:</w:t>
      </w:r>
    </w:p>
    <w:p w14:paraId="30BCCA24" w14:textId="493A9B6A" w:rsidR="008872FE" w:rsidRPr="00C138FD" w:rsidRDefault="0099474E" w:rsidP="00D744BB">
      <w:pPr>
        <w:pStyle w:val="Odstavekseznama"/>
        <w:numPr>
          <w:ilvl w:val="1"/>
          <w:numId w:val="2"/>
        </w:numPr>
        <w:jc w:val="both"/>
        <w:rPr>
          <w:rFonts w:asciiTheme="minorHAnsi" w:hAnsiTheme="minorHAnsi"/>
          <w:sz w:val="22"/>
          <w:szCs w:val="22"/>
        </w:rPr>
      </w:pPr>
      <w:r>
        <w:rPr>
          <w:rFonts w:asciiTheme="minorHAnsi" w:hAnsiTheme="minorHAnsi"/>
          <w:sz w:val="22"/>
          <w:szCs w:val="22"/>
        </w:rPr>
        <w:t>vsaj enega strokovnjak</w:t>
      </w:r>
      <w:r w:rsidR="004A7B3E">
        <w:rPr>
          <w:rFonts w:asciiTheme="minorHAnsi" w:hAnsiTheme="minorHAnsi"/>
          <w:sz w:val="22"/>
          <w:szCs w:val="22"/>
        </w:rPr>
        <w:t>a</w:t>
      </w:r>
      <w:r>
        <w:rPr>
          <w:rFonts w:asciiTheme="minorHAnsi" w:hAnsiTheme="minorHAnsi"/>
          <w:sz w:val="22"/>
          <w:szCs w:val="22"/>
        </w:rPr>
        <w:t xml:space="preserve"> </w:t>
      </w:r>
      <w:bookmarkStart w:id="22" w:name="_Hlk229733857"/>
      <w:r w:rsidR="007843F2">
        <w:rPr>
          <w:rFonts w:asciiTheme="minorHAnsi" w:hAnsiTheme="minorHAnsi"/>
          <w:sz w:val="22"/>
          <w:szCs w:val="22"/>
        </w:rPr>
        <w:t>s pridobljenimi</w:t>
      </w:r>
      <w:r>
        <w:rPr>
          <w:rFonts w:asciiTheme="minorHAnsi" w:hAnsiTheme="minorHAnsi"/>
          <w:sz w:val="22"/>
          <w:szCs w:val="22"/>
        </w:rPr>
        <w:t xml:space="preserve"> </w:t>
      </w:r>
      <w:r w:rsidR="00D744BB" w:rsidRPr="00C138FD">
        <w:rPr>
          <w:rFonts w:asciiTheme="minorHAnsi" w:hAnsiTheme="minorHAnsi"/>
          <w:sz w:val="22"/>
          <w:szCs w:val="22"/>
        </w:rPr>
        <w:t xml:space="preserve">najmanj </w:t>
      </w:r>
      <w:bookmarkEnd w:id="22"/>
      <w:r w:rsidR="00D744BB" w:rsidRPr="00C138FD">
        <w:rPr>
          <w:rFonts w:asciiTheme="minorHAnsi" w:hAnsiTheme="minorHAnsi"/>
          <w:sz w:val="22"/>
          <w:szCs w:val="22"/>
        </w:rPr>
        <w:t>deset</w:t>
      </w:r>
      <w:r w:rsidR="007843F2">
        <w:rPr>
          <w:rFonts w:asciiTheme="minorHAnsi" w:hAnsiTheme="minorHAnsi"/>
          <w:sz w:val="22"/>
          <w:szCs w:val="22"/>
        </w:rPr>
        <w:t xml:space="preserve"> </w:t>
      </w:r>
      <w:r w:rsidR="00D744BB" w:rsidRPr="00C138FD">
        <w:rPr>
          <w:rFonts w:asciiTheme="minorHAnsi" w:hAnsiTheme="minorHAnsi"/>
          <w:sz w:val="22"/>
          <w:szCs w:val="22"/>
        </w:rPr>
        <w:t>(10) let</w:t>
      </w:r>
      <w:r w:rsidR="007843F2">
        <w:rPr>
          <w:rFonts w:asciiTheme="minorHAnsi" w:hAnsiTheme="minorHAnsi"/>
          <w:sz w:val="22"/>
          <w:szCs w:val="22"/>
        </w:rPr>
        <w:t>nimi</w:t>
      </w:r>
      <w:r w:rsidR="00D744BB" w:rsidRPr="00C138FD">
        <w:rPr>
          <w:rFonts w:asciiTheme="minorHAnsi" w:hAnsiTheme="minorHAnsi"/>
          <w:sz w:val="22"/>
          <w:szCs w:val="22"/>
        </w:rPr>
        <w:t xml:space="preserve"> delovni</w:t>
      </w:r>
      <w:r w:rsidR="007843F2">
        <w:rPr>
          <w:rFonts w:asciiTheme="minorHAnsi" w:hAnsiTheme="minorHAnsi"/>
          <w:sz w:val="22"/>
          <w:szCs w:val="22"/>
        </w:rPr>
        <w:t>mi</w:t>
      </w:r>
      <w:r w:rsidR="00D744BB" w:rsidRPr="00C138FD">
        <w:rPr>
          <w:rFonts w:asciiTheme="minorHAnsi" w:hAnsiTheme="minorHAnsi"/>
          <w:sz w:val="22"/>
          <w:szCs w:val="22"/>
        </w:rPr>
        <w:t xml:space="preserve"> </w:t>
      </w:r>
      <w:r w:rsidR="007843F2" w:rsidRPr="00C138FD">
        <w:rPr>
          <w:rFonts w:asciiTheme="minorHAnsi" w:hAnsiTheme="minorHAnsi"/>
          <w:sz w:val="22"/>
          <w:szCs w:val="22"/>
        </w:rPr>
        <w:t>izkušnja</w:t>
      </w:r>
      <w:r w:rsidR="007843F2">
        <w:rPr>
          <w:rFonts w:asciiTheme="minorHAnsi" w:hAnsiTheme="minorHAnsi"/>
          <w:sz w:val="22"/>
          <w:szCs w:val="22"/>
        </w:rPr>
        <w:t>mi</w:t>
      </w:r>
      <w:r w:rsidR="00D744BB" w:rsidRPr="00C138FD">
        <w:rPr>
          <w:rFonts w:asciiTheme="minorHAnsi" w:hAnsiTheme="minorHAnsi"/>
          <w:sz w:val="22"/>
          <w:szCs w:val="22"/>
        </w:rPr>
        <w:t xml:space="preserve"> na področju zdravstvene ekonomike</w:t>
      </w:r>
      <w:r w:rsidR="008872FE" w:rsidRPr="00C138FD">
        <w:rPr>
          <w:rFonts w:asciiTheme="minorHAnsi" w:hAnsiTheme="minorHAnsi"/>
          <w:sz w:val="22"/>
          <w:szCs w:val="22"/>
        </w:rPr>
        <w:t>;</w:t>
      </w:r>
    </w:p>
    <w:p w14:paraId="55A38EA2" w14:textId="23748985" w:rsidR="008872FE" w:rsidRPr="00C138FD" w:rsidRDefault="007843F2" w:rsidP="00D744BB">
      <w:pPr>
        <w:pStyle w:val="Odstavekseznama"/>
        <w:numPr>
          <w:ilvl w:val="1"/>
          <w:numId w:val="2"/>
        </w:numPr>
        <w:jc w:val="both"/>
        <w:rPr>
          <w:rFonts w:asciiTheme="minorHAnsi" w:hAnsiTheme="minorHAnsi"/>
          <w:sz w:val="22"/>
          <w:szCs w:val="22"/>
        </w:rPr>
      </w:pPr>
      <w:r>
        <w:rPr>
          <w:rFonts w:asciiTheme="minorHAnsi" w:hAnsiTheme="minorHAnsi"/>
          <w:sz w:val="22"/>
          <w:szCs w:val="22"/>
        </w:rPr>
        <w:t xml:space="preserve">vsaj enega strokovnjaka s pridobljeno izobrazbo/nazivom </w:t>
      </w:r>
      <w:r w:rsidR="00D744BB" w:rsidRPr="00C138FD">
        <w:rPr>
          <w:rFonts w:asciiTheme="minorHAnsi" w:hAnsiTheme="minorHAnsi"/>
          <w:sz w:val="22"/>
          <w:szCs w:val="22"/>
        </w:rPr>
        <w:t>dr. med. in najmanj deset (10) let kliničnih/praktičnih delovnih izkuš</w:t>
      </w:r>
      <w:r w:rsidR="004A7B3E">
        <w:rPr>
          <w:rFonts w:asciiTheme="minorHAnsi" w:hAnsiTheme="minorHAnsi"/>
          <w:sz w:val="22"/>
          <w:szCs w:val="22"/>
        </w:rPr>
        <w:t>e</w:t>
      </w:r>
      <w:r w:rsidR="00D744BB" w:rsidRPr="00C138FD">
        <w:rPr>
          <w:rFonts w:asciiTheme="minorHAnsi" w:hAnsiTheme="minorHAnsi"/>
          <w:sz w:val="22"/>
          <w:szCs w:val="22"/>
        </w:rPr>
        <w:t>nj v zdravniški praksi iz področja srčno-žilnih bolezni</w:t>
      </w:r>
      <w:r w:rsidR="008872FE" w:rsidRPr="00C138FD">
        <w:rPr>
          <w:rFonts w:asciiTheme="minorHAnsi" w:hAnsiTheme="minorHAnsi"/>
          <w:sz w:val="22"/>
          <w:szCs w:val="22"/>
        </w:rPr>
        <w:t>;</w:t>
      </w:r>
    </w:p>
    <w:p w14:paraId="6C537710" w14:textId="48CC79D3" w:rsidR="008872FE" w:rsidRDefault="007843F2" w:rsidP="0099474E">
      <w:pPr>
        <w:pStyle w:val="Odstavekseznama"/>
        <w:numPr>
          <w:ilvl w:val="1"/>
          <w:numId w:val="2"/>
        </w:numPr>
        <w:jc w:val="both"/>
        <w:rPr>
          <w:rFonts w:asciiTheme="minorHAnsi" w:hAnsiTheme="minorHAnsi"/>
          <w:sz w:val="22"/>
          <w:szCs w:val="22"/>
        </w:rPr>
      </w:pPr>
      <w:r>
        <w:rPr>
          <w:rFonts w:asciiTheme="minorHAnsi" w:hAnsiTheme="minorHAnsi"/>
          <w:sz w:val="22"/>
          <w:szCs w:val="22"/>
        </w:rPr>
        <w:t>vsaj enega strokovnjak</w:t>
      </w:r>
      <w:r w:rsidR="004A7B3E">
        <w:rPr>
          <w:rFonts w:asciiTheme="minorHAnsi" w:hAnsiTheme="minorHAnsi"/>
          <w:sz w:val="22"/>
          <w:szCs w:val="22"/>
        </w:rPr>
        <w:t>a</w:t>
      </w:r>
      <w:r>
        <w:rPr>
          <w:rFonts w:asciiTheme="minorHAnsi" w:hAnsiTheme="minorHAnsi"/>
          <w:sz w:val="22"/>
          <w:szCs w:val="22"/>
        </w:rPr>
        <w:t xml:space="preserve"> </w:t>
      </w:r>
      <w:r w:rsidRPr="007843F2">
        <w:rPr>
          <w:rFonts w:asciiTheme="minorHAnsi" w:hAnsiTheme="minorHAnsi"/>
          <w:sz w:val="22"/>
          <w:szCs w:val="22"/>
        </w:rPr>
        <w:t xml:space="preserve">s pridobljenimi najmanj </w:t>
      </w:r>
      <w:r w:rsidR="00D744BB" w:rsidRPr="00C138FD">
        <w:rPr>
          <w:rFonts w:asciiTheme="minorHAnsi" w:hAnsiTheme="minorHAnsi"/>
          <w:sz w:val="22"/>
          <w:szCs w:val="22"/>
        </w:rPr>
        <w:t xml:space="preserve">tri (3) </w:t>
      </w:r>
      <w:r w:rsidRPr="007843F2">
        <w:rPr>
          <w:rFonts w:asciiTheme="minorHAnsi" w:hAnsiTheme="minorHAnsi"/>
          <w:sz w:val="22"/>
          <w:szCs w:val="22"/>
        </w:rPr>
        <w:t xml:space="preserve">letnimi delovnimi izkušnjami </w:t>
      </w:r>
      <w:r w:rsidR="00D744BB" w:rsidRPr="00C138FD">
        <w:rPr>
          <w:rFonts w:asciiTheme="minorHAnsi" w:hAnsiTheme="minorHAnsi"/>
          <w:sz w:val="22"/>
          <w:szCs w:val="22"/>
        </w:rPr>
        <w:t>iz področja statistike/statističnih obdelav</w:t>
      </w:r>
      <w:r w:rsidR="008872FE" w:rsidRPr="0099474E">
        <w:rPr>
          <w:rFonts w:asciiTheme="minorHAnsi" w:hAnsiTheme="minorHAnsi"/>
          <w:sz w:val="22"/>
          <w:szCs w:val="22"/>
        </w:rPr>
        <w:t>.</w:t>
      </w:r>
    </w:p>
    <w:p w14:paraId="52D240B6" w14:textId="3A77379F" w:rsidR="0099474E" w:rsidRPr="0099474E" w:rsidRDefault="007843F2" w:rsidP="0099474E">
      <w:pPr>
        <w:ind w:left="720"/>
        <w:jc w:val="both"/>
        <w:rPr>
          <w:rFonts w:asciiTheme="minorHAnsi" w:hAnsiTheme="minorHAnsi"/>
          <w:sz w:val="22"/>
          <w:szCs w:val="22"/>
        </w:rPr>
      </w:pPr>
      <w:r>
        <w:rPr>
          <w:rFonts w:asciiTheme="minorHAnsi" w:hAnsiTheme="minorHAnsi"/>
          <w:sz w:val="22"/>
          <w:szCs w:val="22"/>
        </w:rPr>
        <w:t>Ponujena skupina strokovnjakov</w:t>
      </w:r>
      <w:r>
        <w:rPr>
          <w:rStyle w:val="Sprotnaopomba-sklic"/>
          <w:rFonts w:asciiTheme="minorHAnsi" w:hAnsiTheme="minorHAnsi"/>
          <w:sz w:val="22"/>
          <w:szCs w:val="22"/>
        </w:rPr>
        <w:footnoteReference w:id="7"/>
      </w:r>
      <w:r>
        <w:rPr>
          <w:rFonts w:asciiTheme="minorHAnsi" w:hAnsiTheme="minorHAnsi"/>
          <w:sz w:val="22"/>
          <w:szCs w:val="22"/>
        </w:rPr>
        <w:t xml:space="preserve"> je prav tako morala </w:t>
      </w:r>
      <w:r w:rsidR="0099474E" w:rsidRPr="0099474E">
        <w:rPr>
          <w:rFonts w:asciiTheme="minorHAnsi" w:hAnsiTheme="minorHAnsi"/>
          <w:sz w:val="22"/>
          <w:szCs w:val="22"/>
        </w:rPr>
        <w:t xml:space="preserve">v </w:t>
      </w:r>
      <w:r>
        <w:rPr>
          <w:rFonts w:asciiTheme="minorHAnsi" w:hAnsiTheme="minorHAnsi"/>
          <w:sz w:val="22"/>
          <w:szCs w:val="22"/>
        </w:rPr>
        <w:t xml:space="preserve">obdobju </w:t>
      </w:r>
      <w:r w:rsidR="0099474E" w:rsidRPr="0099474E">
        <w:rPr>
          <w:rFonts w:asciiTheme="minorHAnsi" w:hAnsiTheme="minorHAnsi"/>
          <w:sz w:val="22"/>
          <w:szCs w:val="22"/>
        </w:rPr>
        <w:t>zadnjih treh(</w:t>
      </w:r>
      <w:r>
        <w:rPr>
          <w:rFonts w:asciiTheme="minorHAnsi" w:hAnsiTheme="minorHAnsi"/>
          <w:sz w:val="22"/>
          <w:szCs w:val="22"/>
        </w:rPr>
        <w:t xml:space="preserve"> </w:t>
      </w:r>
      <w:r w:rsidR="0099474E" w:rsidRPr="0099474E">
        <w:rPr>
          <w:rFonts w:asciiTheme="minorHAnsi" w:hAnsiTheme="minorHAnsi"/>
          <w:sz w:val="22"/>
          <w:szCs w:val="22"/>
        </w:rPr>
        <w:t xml:space="preserve">3) letih </w:t>
      </w:r>
      <w:r w:rsidRPr="002549ED">
        <w:rPr>
          <w:rFonts w:ascii="Calibri" w:hAnsi="Calibri" w:cs="Calibri"/>
          <w:snapToGrid w:val="0"/>
          <w:sz w:val="22"/>
          <w:szCs w:val="22"/>
          <w:lang w:eastAsia="en-US"/>
        </w:rPr>
        <w:t>pred rokom za odpiranje ponudb v predmetnem postopku</w:t>
      </w:r>
      <w:r w:rsidRPr="0099474E">
        <w:rPr>
          <w:rFonts w:asciiTheme="minorHAnsi" w:hAnsiTheme="minorHAnsi"/>
          <w:sz w:val="22"/>
          <w:szCs w:val="22"/>
        </w:rPr>
        <w:t xml:space="preserve"> </w:t>
      </w:r>
      <w:r>
        <w:rPr>
          <w:rFonts w:asciiTheme="minorHAnsi" w:hAnsiTheme="minorHAnsi"/>
          <w:sz w:val="22"/>
          <w:szCs w:val="22"/>
        </w:rPr>
        <w:t>objaviti</w:t>
      </w:r>
      <w:r w:rsidR="0099474E" w:rsidRPr="0099474E">
        <w:rPr>
          <w:rFonts w:asciiTheme="minorHAnsi" w:hAnsiTheme="minorHAnsi"/>
          <w:sz w:val="22"/>
          <w:szCs w:val="22"/>
        </w:rPr>
        <w:t xml:space="preserve"> najmanj tri znanstvene objave s področja procesov, učinkovitosti in kakovosti obvladovanja bolezni</w:t>
      </w:r>
      <w:r>
        <w:rPr>
          <w:rFonts w:asciiTheme="minorHAnsi" w:hAnsiTheme="minorHAnsi"/>
          <w:sz w:val="22"/>
          <w:szCs w:val="22"/>
        </w:rPr>
        <w:t>.</w:t>
      </w:r>
    </w:p>
    <w:bookmarkEnd w:id="21"/>
    <w:p w14:paraId="590B86CA" w14:textId="2E1A9D07" w:rsidR="008872FE" w:rsidRPr="00E66BDC" w:rsidRDefault="008872FE" w:rsidP="008872FE">
      <w:pPr>
        <w:ind w:left="851"/>
        <w:jc w:val="both"/>
        <w:rPr>
          <w:rFonts w:asciiTheme="minorHAnsi" w:hAnsiTheme="minorHAnsi" w:cstheme="minorHAnsi"/>
          <w:i/>
          <w:color w:val="255FAC"/>
          <w:sz w:val="22"/>
          <w:szCs w:val="22"/>
        </w:rPr>
      </w:pPr>
      <w:r w:rsidRPr="00E66BDC">
        <w:rPr>
          <w:rFonts w:asciiTheme="minorHAnsi" w:hAnsiTheme="minorHAnsi"/>
          <w:bCs/>
          <w:i/>
          <w:iCs/>
          <w:color w:val="255FAC"/>
          <w:sz w:val="22"/>
          <w:szCs w:val="22"/>
        </w:rPr>
        <w:lastRenderedPageBreak/>
        <w:t>(Pog</w:t>
      </w:r>
      <w:r w:rsidRPr="00E66BDC">
        <w:rPr>
          <w:rFonts w:ascii="Calibri" w:hAnsi="Calibri" w:cs="Calibri"/>
          <w:bCs/>
          <w:i/>
          <w:iCs/>
          <w:color w:val="255FAC"/>
          <w:sz w:val="22"/>
          <w:szCs w:val="22"/>
        </w:rPr>
        <w:t>oj</w:t>
      </w:r>
      <w:r w:rsidRPr="00E66BDC">
        <w:rPr>
          <w:rFonts w:ascii="Calibri" w:hAnsi="Calibri" w:cs="Calibri"/>
          <w:i/>
          <w:color w:val="255FAC"/>
          <w:sz w:val="22"/>
          <w:szCs w:val="22"/>
        </w:rPr>
        <w:t xml:space="preserve"> </w:t>
      </w:r>
      <w:r w:rsidR="00294536" w:rsidRPr="00E66BDC">
        <w:rPr>
          <w:rFonts w:ascii="Calibri" w:hAnsi="Calibri" w:cs="Calibri"/>
          <w:i/>
          <w:color w:val="255FAC"/>
          <w:sz w:val="22"/>
          <w:szCs w:val="22"/>
        </w:rPr>
        <w:t>3</w:t>
      </w:r>
      <w:r w:rsidRPr="00E66BDC">
        <w:rPr>
          <w:rFonts w:ascii="Calibri" w:hAnsi="Calibri" w:cs="Calibri"/>
          <w:i/>
          <w:color w:val="255FAC"/>
          <w:sz w:val="22"/>
          <w:szCs w:val="22"/>
        </w:rPr>
        <w:t xml:space="preserve"> lahko v primeru sodelovanja več gospodarskih subjektov pri ponudbi izpolni kdor koli izmed gospodarskih subjektov, ki sodeluje pri ponudbi in bo potem tudi izvajal storitve</w:t>
      </w:r>
      <w:r w:rsidRPr="00E66BDC">
        <w:rPr>
          <w:rFonts w:asciiTheme="minorHAnsi" w:hAnsiTheme="minorHAnsi" w:cstheme="minorHAnsi"/>
          <w:i/>
          <w:color w:val="255FAC"/>
          <w:sz w:val="22"/>
          <w:szCs w:val="22"/>
        </w:rPr>
        <w:t>.)</w:t>
      </w:r>
    </w:p>
    <w:p w14:paraId="7B6F4399" w14:textId="7FAD7AD6" w:rsidR="008872FE" w:rsidRPr="00C138FD" w:rsidRDefault="008872FE" w:rsidP="00D744BB">
      <w:pPr>
        <w:pStyle w:val="Odstavekseznama"/>
        <w:ind w:left="851"/>
        <w:contextualSpacing w:val="0"/>
        <w:jc w:val="both"/>
        <w:rPr>
          <w:rFonts w:asciiTheme="minorHAnsi" w:hAnsiTheme="minorHAnsi"/>
          <w:i/>
          <w:sz w:val="22"/>
          <w:szCs w:val="22"/>
          <w:u w:val="single"/>
        </w:rPr>
      </w:pPr>
      <w:bookmarkStart w:id="23" w:name="_Hlk147997063"/>
      <w:r w:rsidRPr="00C138FD">
        <w:rPr>
          <w:rFonts w:asciiTheme="minorHAnsi" w:hAnsiTheme="minorHAnsi" w:cstheme="minorHAnsi"/>
          <w:i/>
          <w:sz w:val="22"/>
          <w:szCs w:val="22"/>
          <w:u w:val="single"/>
        </w:rPr>
        <w:t>Zahtevano</w:t>
      </w:r>
      <w:r w:rsidRPr="00C138FD">
        <w:rPr>
          <w:rFonts w:asciiTheme="minorHAnsi" w:hAnsiTheme="minorHAnsi"/>
          <w:i/>
          <w:sz w:val="22"/>
          <w:szCs w:val="22"/>
          <w:u w:val="single"/>
        </w:rPr>
        <w:t xml:space="preserve"> dokazilo:</w:t>
      </w:r>
      <w:bookmarkStart w:id="24" w:name="_Hlk228350710"/>
      <w:r w:rsidR="00D744BB" w:rsidRPr="00C138FD">
        <w:rPr>
          <w:rFonts w:asciiTheme="minorHAnsi" w:hAnsiTheme="minorHAnsi"/>
          <w:i/>
          <w:sz w:val="22"/>
          <w:szCs w:val="22"/>
        </w:rPr>
        <w:t xml:space="preserve"> </w:t>
      </w:r>
      <w:r w:rsidRPr="00C138FD">
        <w:rPr>
          <w:rFonts w:asciiTheme="minorHAnsi" w:hAnsiTheme="minorHAnsi"/>
          <w:i/>
          <w:sz w:val="22"/>
          <w:szCs w:val="22"/>
        </w:rPr>
        <w:t xml:space="preserve">ustrezno izpolnjen in podpisan obrazec </w:t>
      </w:r>
      <w:r w:rsidR="00D744BB" w:rsidRPr="00C138FD">
        <w:rPr>
          <w:rFonts w:asciiTheme="minorHAnsi" w:hAnsiTheme="minorHAnsi"/>
          <w:i/>
          <w:iCs/>
          <w:sz w:val="22"/>
          <w:szCs w:val="22"/>
        </w:rPr>
        <w:t>N</w:t>
      </w:r>
      <w:r w:rsidRPr="00C138FD">
        <w:rPr>
          <w:rFonts w:asciiTheme="minorHAnsi" w:hAnsiTheme="minorHAnsi"/>
          <w:i/>
          <w:iCs/>
          <w:sz w:val="22"/>
          <w:szCs w:val="22"/>
        </w:rPr>
        <w:t>-4</w:t>
      </w:r>
      <w:r w:rsidR="00C138FD" w:rsidRPr="00C138FD">
        <w:rPr>
          <w:rFonts w:asciiTheme="minorHAnsi" w:hAnsiTheme="minorHAnsi"/>
          <w:i/>
          <w:iCs/>
          <w:sz w:val="22"/>
          <w:szCs w:val="22"/>
        </w:rPr>
        <w:t>c</w:t>
      </w:r>
      <w:r w:rsidRPr="00C138FD">
        <w:rPr>
          <w:rFonts w:asciiTheme="minorHAnsi" w:hAnsiTheme="minorHAnsi"/>
          <w:i/>
          <w:iCs/>
          <w:sz w:val="22"/>
          <w:szCs w:val="22"/>
        </w:rPr>
        <w:t xml:space="preserve"> »</w:t>
      </w:r>
      <w:r w:rsidR="00D744BB" w:rsidRPr="00C138FD">
        <w:rPr>
          <w:rFonts w:asciiTheme="minorHAnsi" w:hAnsiTheme="minorHAnsi"/>
          <w:b/>
          <w:bCs/>
          <w:i/>
          <w:iCs/>
          <w:sz w:val="22"/>
          <w:szCs w:val="22"/>
        </w:rPr>
        <w:t>Podatki o ponujenem strokovnjaku</w:t>
      </w:r>
      <w:r w:rsidR="00D744BB" w:rsidRPr="00C138FD">
        <w:rPr>
          <w:rFonts w:asciiTheme="minorHAnsi" w:hAnsiTheme="minorHAnsi"/>
          <w:i/>
          <w:iCs/>
          <w:sz w:val="22"/>
          <w:szCs w:val="22"/>
        </w:rPr>
        <w:t>«, in sicer za vsakega ponujenega strokovnjaka posebej in scen dokazila o pridobljeni izobrazbi, če je zahtevan</w:t>
      </w:r>
      <w:r w:rsidR="00D744BB" w:rsidRPr="00C138FD">
        <w:rPr>
          <w:rFonts w:asciiTheme="minorHAnsi" w:hAnsiTheme="minorHAnsi"/>
          <w:i/>
          <w:sz w:val="22"/>
          <w:szCs w:val="22"/>
        </w:rPr>
        <w:t>.</w:t>
      </w:r>
    </w:p>
    <w:bookmarkEnd w:id="23"/>
    <w:bookmarkEnd w:id="24"/>
    <w:p w14:paraId="286F666B" w14:textId="0A9D9100" w:rsidR="00E62068" w:rsidRPr="00C138FD" w:rsidRDefault="00E62068" w:rsidP="00D744BB">
      <w:pPr>
        <w:pStyle w:val="Odstavekseznama"/>
        <w:ind w:left="1135" w:hanging="284"/>
        <w:contextualSpacing w:val="0"/>
        <w:jc w:val="both"/>
        <w:rPr>
          <w:rFonts w:asciiTheme="minorHAnsi" w:hAnsiTheme="minorHAnsi"/>
          <w:i/>
          <w:iCs/>
          <w:sz w:val="22"/>
          <w:szCs w:val="22"/>
        </w:rPr>
      </w:pPr>
    </w:p>
    <w:p w14:paraId="685BDC36" w14:textId="77777777" w:rsidR="004C7FCA" w:rsidRPr="00C138FD" w:rsidRDefault="004C7FCA" w:rsidP="004C7FCA">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C138FD">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C138FD">
        <w:rPr>
          <w:rFonts w:asciiTheme="minorHAnsi" w:hAnsiTheme="minorHAnsi" w:cstheme="minorHAnsi"/>
          <w:iCs/>
          <w:noProof/>
          <w:sz w:val="22"/>
          <w:szCs w:val="22"/>
          <w:u w:val="single"/>
        </w:rPr>
        <w:t>skupni partner ali kot podizvajalec</w:t>
      </w:r>
      <w:r w:rsidRPr="00C138FD">
        <w:rPr>
          <w:rFonts w:asciiTheme="minorHAnsi" w:hAnsiTheme="minorHAnsi" w:cstheme="minorHAnsi"/>
          <w:iCs/>
          <w:noProof/>
          <w:sz w:val="22"/>
          <w:szCs w:val="22"/>
        </w:rPr>
        <w:t>.</w:t>
      </w:r>
    </w:p>
    <w:p w14:paraId="3F1A73CE" w14:textId="6EB8E48C" w:rsidR="00FF107D" w:rsidRPr="00C138FD" w:rsidRDefault="00FF107D" w:rsidP="004D552F">
      <w:pPr>
        <w:spacing w:before="120" w:after="120"/>
        <w:jc w:val="both"/>
        <w:rPr>
          <w:rFonts w:asciiTheme="minorHAnsi" w:hAnsiTheme="minorHAnsi"/>
          <w:sz w:val="22"/>
          <w:szCs w:val="22"/>
        </w:rPr>
      </w:pPr>
      <w:r w:rsidRPr="00C138FD">
        <w:rPr>
          <w:rFonts w:asciiTheme="minorHAnsi" w:hAnsiTheme="minorHAnsi"/>
          <w:sz w:val="22"/>
          <w:szCs w:val="22"/>
        </w:rPr>
        <w:t xml:space="preserve">Naročnik lahko kadar koli v postopku od ponudnika v skladu s 77. členom ZJN-3 zahteva predložitev dodatnih dokazil o izpolnjevanju navedenih pogojev. </w:t>
      </w:r>
      <w:r w:rsidR="00E56110" w:rsidRPr="00C138FD">
        <w:rPr>
          <w:rFonts w:asciiTheme="minorHAnsi" w:hAnsiTheme="minorHAnsi"/>
          <w:sz w:val="22"/>
          <w:szCs w:val="22"/>
        </w:rPr>
        <w:t>Naročnik si pridržuje pravico do preveritve verodostojnosti predloženih listin/dokazil.</w:t>
      </w:r>
    </w:p>
    <w:p w14:paraId="1C403409" w14:textId="0DFDD6F4" w:rsidR="00DB6866" w:rsidRPr="00C138FD" w:rsidRDefault="00FF107D" w:rsidP="00B3370A">
      <w:pPr>
        <w:jc w:val="both"/>
        <w:rPr>
          <w:rFonts w:asciiTheme="minorHAnsi" w:hAnsiTheme="minorHAnsi"/>
          <w:snapToGrid w:val="0"/>
          <w:sz w:val="22"/>
          <w:szCs w:val="22"/>
          <w:lang w:eastAsia="en-US"/>
        </w:rPr>
      </w:pPr>
      <w:r w:rsidRPr="00C138FD">
        <w:rPr>
          <w:rFonts w:asciiTheme="minorHAnsi" w:hAnsiTheme="minorHAnsi"/>
          <w:snapToGrid w:val="0"/>
          <w:sz w:val="22"/>
          <w:szCs w:val="22"/>
          <w:lang w:eastAsia="en-US"/>
        </w:rPr>
        <w:t>Naročnik si pridržuje pravico do preverjanja verodostojnosti predloženih listin/dokazil.</w:t>
      </w:r>
    </w:p>
    <w:p w14:paraId="5E2C100D" w14:textId="77777777" w:rsidR="001406DB" w:rsidRPr="00C138FD" w:rsidRDefault="001406DB" w:rsidP="00B3370A">
      <w:pPr>
        <w:jc w:val="both"/>
        <w:rPr>
          <w:rFonts w:asciiTheme="minorHAnsi" w:hAnsiTheme="minorHAnsi"/>
          <w:snapToGrid w:val="0"/>
          <w:sz w:val="22"/>
          <w:szCs w:val="22"/>
          <w:lang w:eastAsia="en-US"/>
        </w:rPr>
      </w:pPr>
    </w:p>
    <w:p w14:paraId="6C7B2C81" w14:textId="77777777" w:rsidR="008D21CE" w:rsidRPr="00E66BDC" w:rsidRDefault="008D21CE" w:rsidP="00E66BDC">
      <w:pPr>
        <w:pStyle w:val="Naslov1"/>
        <w:shd w:val="clear" w:color="auto" w:fill="255FAC"/>
        <w:spacing w:before="0" w:after="120"/>
        <w:rPr>
          <w:rFonts w:asciiTheme="minorHAnsi" w:hAnsiTheme="minorHAnsi"/>
          <w:bCs/>
          <w:color w:val="FFFFFF" w:themeColor="background1"/>
          <w:sz w:val="22"/>
          <w:szCs w:val="22"/>
          <w:u w:val="single"/>
        </w:rPr>
      </w:pPr>
      <w:r w:rsidRPr="00E66BDC">
        <w:rPr>
          <w:rFonts w:asciiTheme="minorHAnsi" w:hAnsiTheme="minorHAnsi"/>
          <w:bCs/>
          <w:color w:val="FFFFFF" w:themeColor="background1"/>
          <w:sz w:val="22"/>
          <w:szCs w:val="22"/>
          <w:u w:val="single"/>
        </w:rPr>
        <w:t>III. RAZPISNA DOKUMENTACIJA</w:t>
      </w:r>
    </w:p>
    <w:p w14:paraId="3053654E" w14:textId="3337E3E1" w:rsidR="008D21CE" w:rsidRPr="00E66BDC" w:rsidRDefault="008D21CE" w:rsidP="00AD1B6F">
      <w:pPr>
        <w:pStyle w:val="Noga"/>
        <w:spacing w:after="120"/>
        <w:jc w:val="both"/>
        <w:rPr>
          <w:rFonts w:asciiTheme="minorHAnsi" w:hAnsiTheme="minorHAnsi"/>
          <w:color w:val="255FAC"/>
          <w:sz w:val="22"/>
          <w:szCs w:val="22"/>
        </w:rPr>
      </w:pPr>
      <w:r w:rsidRPr="00E66BDC">
        <w:rPr>
          <w:rFonts w:asciiTheme="minorHAnsi" w:hAnsiTheme="minorHAnsi"/>
          <w:color w:val="255FAC"/>
          <w:sz w:val="22"/>
          <w:szCs w:val="22"/>
        </w:rPr>
        <w:t>III.a RAZPISNA DOKUMENTACIJA</w:t>
      </w:r>
    </w:p>
    <w:p w14:paraId="0EBF2F89" w14:textId="77777777" w:rsidR="007B36C0" w:rsidRPr="00C138FD" w:rsidRDefault="007B36C0" w:rsidP="007B36C0">
      <w:pPr>
        <w:spacing w:after="60"/>
        <w:rPr>
          <w:rFonts w:asciiTheme="minorHAnsi" w:hAnsiTheme="minorHAnsi"/>
          <w:sz w:val="22"/>
          <w:szCs w:val="22"/>
        </w:rPr>
      </w:pPr>
      <w:r w:rsidRPr="00C138FD">
        <w:rPr>
          <w:rFonts w:asciiTheme="minorHAnsi" w:hAnsiTheme="minorHAnsi"/>
          <w:sz w:val="22"/>
          <w:szCs w:val="22"/>
        </w:rPr>
        <w:t>Razpisna dokumentacija sestoji iz naslednjih dokumentov:</w:t>
      </w:r>
    </w:p>
    <w:p w14:paraId="578F61BA" w14:textId="4C6FEEB1" w:rsidR="007B36C0" w:rsidRPr="00C138FD" w:rsidRDefault="007B36C0" w:rsidP="003359BB">
      <w:pPr>
        <w:numPr>
          <w:ilvl w:val="0"/>
          <w:numId w:val="35"/>
        </w:numPr>
        <w:tabs>
          <w:tab w:val="num" w:pos="567"/>
        </w:tabs>
        <w:spacing w:after="60"/>
        <w:ind w:left="567" w:hanging="283"/>
        <w:jc w:val="both"/>
        <w:rPr>
          <w:rFonts w:asciiTheme="minorHAnsi" w:hAnsiTheme="minorHAnsi"/>
          <w:sz w:val="22"/>
          <w:szCs w:val="22"/>
        </w:rPr>
      </w:pPr>
      <w:r w:rsidRPr="00C138FD">
        <w:rPr>
          <w:rFonts w:asciiTheme="minorHAnsi" w:hAnsiTheme="minorHAnsi"/>
          <w:sz w:val="22"/>
          <w:szCs w:val="22"/>
        </w:rPr>
        <w:t xml:space="preserve">obrazec N-0 </w:t>
      </w:r>
      <w:r w:rsidRPr="00C138FD">
        <w:rPr>
          <w:rFonts w:asciiTheme="minorHAnsi" w:hAnsiTheme="minorHAnsi"/>
          <w:b/>
          <w:sz w:val="22"/>
          <w:szCs w:val="22"/>
        </w:rPr>
        <w:t>»Povabilo k sodelovanju«</w:t>
      </w:r>
      <w:r w:rsidRPr="00C138FD">
        <w:rPr>
          <w:rFonts w:asciiTheme="minorHAnsi" w:hAnsiTheme="minorHAnsi"/>
          <w:sz w:val="22"/>
          <w:szCs w:val="22"/>
        </w:rPr>
        <w:t>,</w:t>
      </w:r>
    </w:p>
    <w:p w14:paraId="32A4F6EF" w14:textId="08495F7D" w:rsidR="007B36C0" w:rsidRPr="00C138FD" w:rsidRDefault="007B36C0" w:rsidP="003359BB">
      <w:pPr>
        <w:numPr>
          <w:ilvl w:val="0"/>
          <w:numId w:val="35"/>
        </w:numPr>
        <w:tabs>
          <w:tab w:val="num" w:pos="567"/>
        </w:tabs>
        <w:spacing w:after="60"/>
        <w:ind w:left="567" w:hanging="283"/>
        <w:jc w:val="both"/>
        <w:rPr>
          <w:rFonts w:asciiTheme="minorHAnsi" w:hAnsiTheme="minorHAnsi"/>
          <w:sz w:val="22"/>
          <w:szCs w:val="22"/>
        </w:rPr>
      </w:pPr>
      <w:r w:rsidRPr="00C138FD">
        <w:rPr>
          <w:rFonts w:asciiTheme="minorHAnsi" w:hAnsiTheme="minorHAnsi"/>
          <w:sz w:val="22"/>
          <w:szCs w:val="22"/>
        </w:rPr>
        <w:t xml:space="preserve">obrazec N-1 </w:t>
      </w:r>
      <w:r w:rsidRPr="00C138FD">
        <w:rPr>
          <w:rFonts w:asciiTheme="minorHAnsi" w:hAnsiTheme="minorHAnsi"/>
          <w:b/>
          <w:bCs/>
          <w:sz w:val="22"/>
          <w:szCs w:val="22"/>
        </w:rPr>
        <w:t>»Prijava k sodelovanju«</w:t>
      </w:r>
      <w:r w:rsidRPr="00C138FD">
        <w:rPr>
          <w:rFonts w:asciiTheme="minorHAnsi" w:hAnsiTheme="minorHAnsi"/>
          <w:sz w:val="22"/>
          <w:szCs w:val="22"/>
        </w:rPr>
        <w:t>,</w:t>
      </w:r>
    </w:p>
    <w:p w14:paraId="7DA20AE8" w14:textId="2D226959" w:rsidR="007B36C0" w:rsidRPr="00C138FD" w:rsidRDefault="007B36C0" w:rsidP="003359BB">
      <w:pPr>
        <w:numPr>
          <w:ilvl w:val="0"/>
          <w:numId w:val="35"/>
        </w:numPr>
        <w:tabs>
          <w:tab w:val="num" w:pos="567"/>
        </w:tabs>
        <w:spacing w:after="60"/>
        <w:ind w:left="567" w:hanging="283"/>
        <w:jc w:val="both"/>
        <w:rPr>
          <w:rFonts w:asciiTheme="minorHAnsi" w:hAnsiTheme="minorHAnsi"/>
          <w:sz w:val="22"/>
          <w:szCs w:val="22"/>
        </w:rPr>
      </w:pPr>
      <w:r w:rsidRPr="00C138FD">
        <w:rPr>
          <w:rFonts w:asciiTheme="minorHAnsi" w:hAnsiTheme="minorHAnsi"/>
          <w:sz w:val="22"/>
          <w:szCs w:val="22"/>
        </w:rPr>
        <w:t xml:space="preserve">obrazec N-2 </w:t>
      </w:r>
      <w:r w:rsidRPr="00C138FD">
        <w:rPr>
          <w:rFonts w:asciiTheme="minorHAnsi" w:hAnsiTheme="minorHAnsi"/>
          <w:b/>
          <w:bCs/>
          <w:sz w:val="22"/>
          <w:szCs w:val="22"/>
        </w:rPr>
        <w:t>»Prijava drugih udeležencev«</w:t>
      </w:r>
      <w:r w:rsidRPr="00C138FD">
        <w:rPr>
          <w:rFonts w:asciiTheme="minorHAnsi" w:hAnsiTheme="minorHAnsi"/>
          <w:sz w:val="22"/>
          <w:szCs w:val="22"/>
        </w:rPr>
        <w:t xml:space="preserve">, </w:t>
      </w:r>
    </w:p>
    <w:p w14:paraId="4C896F8D" w14:textId="00555A4F" w:rsidR="007B36C0" w:rsidRPr="00C138FD" w:rsidRDefault="007B36C0" w:rsidP="003359BB">
      <w:pPr>
        <w:numPr>
          <w:ilvl w:val="0"/>
          <w:numId w:val="35"/>
        </w:numPr>
        <w:tabs>
          <w:tab w:val="num" w:pos="567"/>
        </w:tabs>
        <w:spacing w:after="60"/>
        <w:ind w:left="567" w:hanging="283"/>
        <w:jc w:val="both"/>
        <w:rPr>
          <w:rFonts w:asciiTheme="minorHAnsi" w:hAnsiTheme="minorHAnsi"/>
          <w:bCs/>
          <w:sz w:val="22"/>
          <w:szCs w:val="22"/>
        </w:rPr>
      </w:pPr>
      <w:bookmarkStart w:id="25" w:name="_Hlk153460096"/>
      <w:r w:rsidRPr="00C138FD">
        <w:rPr>
          <w:rFonts w:asciiTheme="minorHAnsi" w:hAnsiTheme="minorHAnsi"/>
          <w:sz w:val="22"/>
          <w:szCs w:val="22"/>
        </w:rPr>
        <w:t xml:space="preserve">obrazec </w:t>
      </w:r>
      <w:bookmarkStart w:id="26" w:name="_Hlk181708002"/>
      <w:r w:rsidRPr="00C138FD">
        <w:rPr>
          <w:rFonts w:asciiTheme="minorHAnsi" w:hAnsiTheme="minorHAnsi"/>
          <w:sz w:val="22"/>
          <w:szCs w:val="22"/>
        </w:rPr>
        <w:t xml:space="preserve">N-3 </w:t>
      </w:r>
      <w:r w:rsidRPr="00C138FD">
        <w:rPr>
          <w:rFonts w:asciiTheme="minorHAnsi" w:hAnsiTheme="minorHAnsi"/>
          <w:b/>
          <w:bCs/>
          <w:sz w:val="22"/>
          <w:szCs w:val="22"/>
        </w:rPr>
        <w:t>»Predračun«</w:t>
      </w:r>
      <w:r w:rsidRPr="00C138FD">
        <w:rPr>
          <w:rFonts w:asciiTheme="minorHAnsi" w:hAnsiTheme="minorHAnsi"/>
          <w:bCs/>
          <w:sz w:val="22"/>
          <w:szCs w:val="22"/>
        </w:rPr>
        <w:t>,</w:t>
      </w:r>
    </w:p>
    <w:bookmarkEnd w:id="25"/>
    <w:bookmarkEnd w:id="26"/>
    <w:p w14:paraId="4F894512" w14:textId="3CD2F9B2" w:rsidR="007B36C0" w:rsidRPr="00C138FD" w:rsidRDefault="007B36C0" w:rsidP="003359BB">
      <w:pPr>
        <w:pStyle w:val="Odstavekseznama"/>
        <w:numPr>
          <w:ilvl w:val="0"/>
          <w:numId w:val="35"/>
        </w:numPr>
        <w:tabs>
          <w:tab w:val="num" w:pos="567"/>
        </w:tabs>
        <w:spacing w:after="60"/>
        <w:ind w:left="567" w:hanging="283"/>
        <w:contextualSpacing w:val="0"/>
        <w:rPr>
          <w:rFonts w:asciiTheme="minorHAnsi" w:hAnsiTheme="minorHAnsi"/>
          <w:sz w:val="22"/>
          <w:szCs w:val="22"/>
        </w:rPr>
      </w:pPr>
      <w:r w:rsidRPr="00C138FD">
        <w:rPr>
          <w:rFonts w:asciiTheme="minorHAnsi" w:hAnsiTheme="minorHAnsi"/>
          <w:sz w:val="22"/>
          <w:szCs w:val="22"/>
        </w:rPr>
        <w:t>obrazec N-4a »</w:t>
      </w:r>
      <w:r w:rsidRPr="00C138FD">
        <w:rPr>
          <w:rFonts w:asciiTheme="minorHAnsi" w:hAnsiTheme="minorHAnsi"/>
          <w:b/>
          <w:bCs/>
          <w:i/>
          <w:iCs/>
          <w:sz w:val="22"/>
          <w:szCs w:val="22"/>
        </w:rPr>
        <w:t>Izjava o sposobnosti</w:t>
      </w:r>
      <w:r w:rsidRPr="00C138FD">
        <w:rPr>
          <w:rFonts w:asciiTheme="minorHAnsi" w:hAnsiTheme="minorHAnsi"/>
          <w:sz w:val="22"/>
          <w:szCs w:val="22"/>
        </w:rPr>
        <w:t>«,</w:t>
      </w:r>
    </w:p>
    <w:p w14:paraId="602B9D00" w14:textId="7D2497CE" w:rsidR="007B36C0" w:rsidRPr="00C138FD" w:rsidRDefault="007B36C0" w:rsidP="003359BB">
      <w:pPr>
        <w:pStyle w:val="Odstavekseznama"/>
        <w:numPr>
          <w:ilvl w:val="0"/>
          <w:numId w:val="35"/>
        </w:numPr>
        <w:tabs>
          <w:tab w:val="num" w:pos="567"/>
        </w:tabs>
        <w:spacing w:after="60"/>
        <w:ind w:left="567" w:hanging="283"/>
        <w:contextualSpacing w:val="0"/>
        <w:rPr>
          <w:rFonts w:asciiTheme="minorHAnsi" w:hAnsiTheme="minorHAnsi"/>
          <w:sz w:val="22"/>
          <w:szCs w:val="22"/>
        </w:rPr>
      </w:pPr>
      <w:r w:rsidRPr="00C138FD">
        <w:rPr>
          <w:rFonts w:asciiTheme="minorHAnsi" w:hAnsiTheme="minorHAnsi"/>
          <w:bCs/>
          <w:sz w:val="22"/>
          <w:szCs w:val="22"/>
        </w:rPr>
        <w:t xml:space="preserve">obrazec </w:t>
      </w:r>
      <w:r w:rsidR="00303B33" w:rsidRPr="00C138FD">
        <w:rPr>
          <w:rFonts w:asciiTheme="minorHAnsi" w:hAnsiTheme="minorHAnsi" w:cstheme="minorHAnsi"/>
          <w:bCs/>
          <w:sz w:val="22"/>
          <w:szCs w:val="22"/>
        </w:rPr>
        <w:t>N</w:t>
      </w:r>
      <w:r w:rsidRPr="00C138FD">
        <w:rPr>
          <w:rFonts w:asciiTheme="minorHAnsi" w:hAnsiTheme="minorHAnsi" w:cstheme="minorHAnsi"/>
          <w:bCs/>
          <w:sz w:val="22"/>
          <w:szCs w:val="22"/>
        </w:rPr>
        <w:t xml:space="preserve">-4b </w:t>
      </w:r>
      <w:bookmarkStart w:id="27" w:name="_Hlk193711973"/>
      <w:r w:rsidRPr="00C138FD">
        <w:rPr>
          <w:rFonts w:asciiTheme="minorHAnsi" w:hAnsiTheme="minorHAnsi" w:cstheme="minorHAnsi"/>
          <w:b/>
          <w:sz w:val="22"/>
          <w:szCs w:val="22"/>
        </w:rPr>
        <w:t>»Seznam referenc ponudnika«</w:t>
      </w:r>
      <w:r w:rsidRPr="00C138FD">
        <w:rPr>
          <w:rFonts w:asciiTheme="minorHAnsi" w:hAnsiTheme="minorHAnsi" w:cstheme="minorHAnsi"/>
          <w:bCs/>
          <w:sz w:val="22"/>
          <w:szCs w:val="22"/>
        </w:rPr>
        <w:t>,</w:t>
      </w:r>
      <w:bookmarkEnd w:id="27"/>
    </w:p>
    <w:p w14:paraId="04330490" w14:textId="5B3E36D5" w:rsidR="007B36C0" w:rsidRPr="00C138FD" w:rsidRDefault="007B36C0" w:rsidP="003359BB">
      <w:pPr>
        <w:pStyle w:val="Odstavekseznama"/>
        <w:numPr>
          <w:ilvl w:val="0"/>
          <w:numId w:val="35"/>
        </w:numPr>
        <w:tabs>
          <w:tab w:val="num" w:pos="567"/>
        </w:tabs>
        <w:spacing w:after="60"/>
        <w:ind w:left="567" w:hanging="283"/>
        <w:contextualSpacing w:val="0"/>
        <w:rPr>
          <w:rFonts w:asciiTheme="minorHAnsi" w:hAnsiTheme="minorHAnsi"/>
          <w:sz w:val="22"/>
          <w:szCs w:val="22"/>
        </w:rPr>
      </w:pPr>
      <w:r w:rsidRPr="00C138FD">
        <w:rPr>
          <w:rFonts w:asciiTheme="minorHAnsi" w:hAnsiTheme="minorHAnsi"/>
          <w:bCs/>
          <w:sz w:val="22"/>
          <w:szCs w:val="22"/>
        </w:rPr>
        <w:t xml:space="preserve">obrazec </w:t>
      </w:r>
      <w:r w:rsidR="00303B33" w:rsidRPr="00C138FD">
        <w:rPr>
          <w:rFonts w:asciiTheme="minorHAnsi" w:hAnsiTheme="minorHAnsi"/>
          <w:bCs/>
          <w:sz w:val="22"/>
          <w:szCs w:val="22"/>
        </w:rPr>
        <w:t>N</w:t>
      </w:r>
      <w:r w:rsidRPr="00C138FD">
        <w:rPr>
          <w:rFonts w:asciiTheme="minorHAnsi" w:hAnsiTheme="minorHAnsi"/>
          <w:bCs/>
          <w:sz w:val="22"/>
          <w:szCs w:val="22"/>
        </w:rPr>
        <w:t xml:space="preserve">-4c </w:t>
      </w:r>
      <w:bookmarkStart w:id="28" w:name="_Hlk193711992"/>
      <w:r w:rsidRPr="00C138FD">
        <w:rPr>
          <w:rFonts w:asciiTheme="minorHAnsi" w:hAnsiTheme="minorHAnsi"/>
          <w:b/>
          <w:sz w:val="22"/>
          <w:szCs w:val="22"/>
        </w:rPr>
        <w:t>»Podatki o ponujenem strokovnjaku«</w:t>
      </w:r>
      <w:r w:rsidRPr="00C138FD">
        <w:rPr>
          <w:rFonts w:asciiTheme="minorHAnsi" w:hAnsiTheme="minorHAnsi"/>
          <w:bCs/>
          <w:sz w:val="22"/>
          <w:szCs w:val="22"/>
        </w:rPr>
        <w:t>,</w:t>
      </w:r>
    </w:p>
    <w:p w14:paraId="717CAFE3" w14:textId="1D170639" w:rsidR="007B36C0" w:rsidRPr="00C138FD" w:rsidRDefault="00303B33" w:rsidP="003359BB">
      <w:pPr>
        <w:pStyle w:val="Odstavekseznama"/>
        <w:numPr>
          <w:ilvl w:val="0"/>
          <w:numId w:val="35"/>
        </w:numPr>
        <w:tabs>
          <w:tab w:val="num" w:pos="567"/>
        </w:tabs>
        <w:spacing w:after="60"/>
        <w:ind w:left="567" w:hanging="283"/>
        <w:contextualSpacing w:val="0"/>
        <w:rPr>
          <w:rFonts w:asciiTheme="minorHAnsi" w:hAnsiTheme="minorHAnsi"/>
          <w:sz w:val="22"/>
          <w:szCs w:val="22"/>
        </w:rPr>
      </w:pPr>
      <w:r w:rsidRPr="00C138FD">
        <w:rPr>
          <w:rFonts w:asciiTheme="minorHAnsi" w:hAnsiTheme="minorHAnsi"/>
          <w:sz w:val="22"/>
          <w:szCs w:val="22"/>
        </w:rPr>
        <w:t xml:space="preserve">obrazec N-5 </w:t>
      </w:r>
      <w:r w:rsidRPr="00C138FD">
        <w:rPr>
          <w:rFonts w:asciiTheme="minorHAnsi" w:hAnsiTheme="minorHAnsi"/>
          <w:b/>
          <w:bCs/>
          <w:sz w:val="22"/>
          <w:szCs w:val="22"/>
        </w:rPr>
        <w:t>»Tehnične specifikacije«,</w:t>
      </w:r>
    </w:p>
    <w:p w14:paraId="3C33FB61" w14:textId="6469AF29" w:rsidR="00303B33" w:rsidRPr="00C138FD" w:rsidRDefault="00303B33" w:rsidP="003359BB">
      <w:pPr>
        <w:pStyle w:val="Odstavekseznama"/>
        <w:numPr>
          <w:ilvl w:val="0"/>
          <w:numId w:val="35"/>
        </w:numPr>
        <w:tabs>
          <w:tab w:val="num" w:pos="567"/>
        </w:tabs>
        <w:spacing w:after="60"/>
        <w:ind w:left="567" w:hanging="283"/>
        <w:contextualSpacing w:val="0"/>
        <w:rPr>
          <w:rFonts w:asciiTheme="minorHAnsi" w:hAnsiTheme="minorHAnsi"/>
          <w:sz w:val="22"/>
          <w:szCs w:val="22"/>
        </w:rPr>
      </w:pPr>
      <w:r w:rsidRPr="00C138FD">
        <w:rPr>
          <w:rFonts w:asciiTheme="minorHAnsi" w:hAnsiTheme="minorHAnsi"/>
          <w:sz w:val="22"/>
          <w:szCs w:val="22"/>
        </w:rPr>
        <w:t xml:space="preserve">obrazec N-6 </w:t>
      </w:r>
      <w:r w:rsidRPr="00C138FD">
        <w:rPr>
          <w:rFonts w:asciiTheme="minorHAnsi" w:hAnsiTheme="minorHAnsi"/>
          <w:b/>
          <w:bCs/>
          <w:sz w:val="22"/>
          <w:szCs w:val="22"/>
        </w:rPr>
        <w:t>»</w:t>
      </w:r>
      <w:r w:rsidR="003359BB" w:rsidRPr="00C138FD">
        <w:rPr>
          <w:rFonts w:asciiTheme="minorHAnsi" w:hAnsiTheme="minorHAnsi"/>
          <w:b/>
          <w:bCs/>
          <w:sz w:val="22"/>
          <w:szCs w:val="22"/>
        </w:rPr>
        <w:t>Vzorec pogodbe«</w:t>
      </w:r>
      <w:r w:rsidR="003359BB" w:rsidRPr="00C138FD">
        <w:rPr>
          <w:rFonts w:asciiTheme="minorHAnsi" w:hAnsiTheme="minorHAnsi"/>
          <w:sz w:val="22"/>
          <w:szCs w:val="22"/>
        </w:rPr>
        <w:t>,</w:t>
      </w:r>
    </w:p>
    <w:p w14:paraId="6348D6CB" w14:textId="1DB2A826" w:rsidR="008D21CE" w:rsidRPr="00C138FD" w:rsidRDefault="003359BB" w:rsidP="000457A2">
      <w:pPr>
        <w:pStyle w:val="Odstavekseznama"/>
        <w:numPr>
          <w:ilvl w:val="0"/>
          <w:numId w:val="35"/>
        </w:numPr>
        <w:tabs>
          <w:tab w:val="num" w:pos="567"/>
        </w:tabs>
        <w:spacing w:after="120"/>
        <w:ind w:left="568" w:hanging="284"/>
        <w:contextualSpacing w:val="0"/>
        <w:rPr>
          <w:rFonts w:asciiTheme="minorHAnsi" w:hAnsiTheme="minorHAnsi"/>
          <w:sz w:val="22"/>
          <w:szCs w:val="22"/>
        </w:rPr>
      </w:pPr>
      <w:r w:rsidRPr="00C138FD">
        <w:rPr>
          <w:rFonts w:asciiTheme="minorHAnsi" w:hAnsiTheme="minorHAnsi" w:cstheme="minorHAnsi"/>
          <w:bCs/>
          <w:sz w:val="22"/>
          <w:szCs w:val="22"/>
        </w:rPr>
        <w:t>obrazce</w:t>
      </w:r>
      <w:r w:rsidRPr="00C138FD">
        <w:t xml:space="preserve"> </w:t>
      </w:r>
      <w:r w:rsidRPr="00C138FD">
        <w:rPr>
          <w:rFonts w:asciiTheme="minorHAnsi" w:hAnsiTheme="minorHAnsi" w:cstheme="minorHAnsi"/>
          <w:bCs/>
          <w:sz w:val="22"/>
          <w:szCs w:val="22"/>
        </w:rPr>
        <w:t>N-</w:t>
      </w:r>
      <w:r w:rsidR="000F43C6" w:rsidRPr="00C138FD">
        <w:rPr>
          <w:rFonts w:asciiTheme="minorHAnsi" w:hAnsiTheme="minorHAnsi" w:cstheme="minorHAnsi"/>
          <w:bCs/>
          <w:sz w:val="22"/>
          <w:szCs w:val="22"/>
        </w:rPr>
        <w:t>7</w:t>
      </w:r>
      <w:r w:rsidRPr="00C138FD">
        <w:rPr>
          <w:rFonts w:asciiTheme="minorHAnsi" w:hAnsiTheme="minorHAnsi" w:cstheme="minorHAnsi"/>
          <w:bCs/>
          <w:sz w:val="22"/>
          <w:szCs w:val="22"/>
        </w:rPr>
        <w:t xml:space="preserve"> »</w:t>
      </w:r>
      <w:r w:rsidRPr="00C138FD">
        <w:rPr>
          <w:rFonts w:asciiTheme="minorHAnsi" w:hAnsiTheme="minorHAnsi" w:cstheme="minorHAnsi"/>
          <w:b/>
          <w:sz w:val="22"/>
          <w:szCs w:val="22"/>
        </w:rPr>
        <w:t>Vzorec pogodbe o obdelavi osebnih podatkov</w:t>
      </w:r>
      <w:r w:rsidRPr="00C138FD">
        <w:rPr>
          <w:rFonts w:asciiTheme="minorHAnsi" w:hAnsiTheme="minorHAnsi" w:cstheme="minorHAnsi"/>
          <w:bCs/>
          <w:sz w:val="22"/>
          <w:szCs w:val="22"/>
        </w:rPr>
        <w:t>«.</w:t>
      </w:r>
      <w:bookmarkEnd w:id="28"/>
    </w:p>
    <w:p w14:paraId="7A794820" w14:textId="77777777" w:rsidR="00145378" w:rsidRPr="00E66BDC" w:rsidRDefault="00145378" w:rsidP="00AD1B6F">
      <w:pPr>
        <w:pStyle w:val="Noga"/>
        <w:spacing w:after="120"/>
        <w:jc w:val="both"/>
        <w:rPr>
          <w:rFonts w:asciiTheme="minorHAnsi" w:hAnsiTheme="minorHAnsi"/>
          <w:color w:val="255FAC"/>
          <w:sz w:val="22"/>
          <w:szCs w:val="22"/>
        </w:rPr>
      </w:pPr>
      <w:r w:rsidRPr="00E66BDC">
        <w:rPr>
          <w:rFonts w:asciiTheme="minorHAnsi" w:hAnsiTheme="minorHAnsi"/>
          <w:color w:val="255FAC"/>
          <w:sz w:val="22"/>
          <w:szCs w:val="22"/>
        </w:rPr>
        <w:t>III.b SPREMEMBA RAZPISNE DOKUMENTACIJE TER OBVESTILA IN POJASNILA V ZVEZI Z NJO</w:t>
      </w:r>
    </w:p>
    <w:p w14:paraId="10CEB35B" w14:textId="6C5E5BED" w:rsidR="005F4C51" w:rsidRPr="00C138FD" w:rsidRDefault="005F4C51" w:rsidP="005F4C51">
      <w:pPr>
        <w:spacing w:after="120"/>
        <w:jc w:val="both"/>
        <w:rPr>
          <w:rFonts w:asciiTheme="minorHAnsi" w:hAnsiTheme="minorHAnsi"/>
          <w:snapToGrid w:val="0"/>
          <w:sz w:val="22"/>
          <w:szCs w:val="22"/>
          <w:lang w:eastAsia="en-US"/>
        </w:rPr>
      </w:pPr>
      <w:r w:rsidRPr="00C138FD">
        <w:rPr>
          <w:rFonts w:asciiTheme="minorHAnsi" w:hAnsiTheme="minorHAnsi"/>
          <w:snapToGrid w:val="0"/>
          <w:sz w:val="22"/>
          <w:szCs w:val="22"/>
          <w:lang w:eastAsia="en-US"/>
        </w:rPr>
        <w:t>Komunikacija s potencialnimi ponudniki in drugimi interesenti v zvezi z razpisno dokumentacijo oziroma v zvezi z vsebino</w:t>
      </w:r>
      <w:r w:rsidR="00E64F8C" w:rsidRPr="00C138FD">
        <w:rPr>
          <w:rFonts w:asciiTheme="minorHAnsi" w:hAnsiTheme="minorHAnsi"/>
          <w:snapToGrid w:val="0"/>
          <w:sz w:val="22"/>
          <w:szCs w:val="22"/>
          <w:lang w:eastAsia="en-US"/>
        </w:rPr>
        <w:t xml:space="preserve"> javnega</w:t>
      </w:r>
      <w:r w:rsidRPr="00C138FD">
        <w:rPr>
          <w:rFonts w:asciiTheme="minorHAnsi" w:hAnsiTheme="minorHAnsi"/>
          <w:snapToGrid w:val="0"/>
          <w:sz w:val="22"/>
          <w:szCs w:val="22"/>
          <w:lang w:eastAsia="en-US"/>
        </w:rPr>
        <w:t xml:space="preserve"> naročila ali oddajo ponudbe poteka izključno preko portala javnih naročil (</w:t>
      </w:r>
      <w:hyperlink r:id="rId11" w:history="1">
        <w:r w:rsidRPr="00C138FD">
          <w:rPr>
            <w:rStyle w:val="Hiperpovezava"/>
            <w:rFonts w:asciiTheme="minorHAnsi" w:hAnsiTheme="minorHAnsi"/>
            <w:snapToGrid w:val="0"/>
            <w:sz w:val="22"/>
            <w:szCs w:val="22"/>
            <w:lang w:eastAsia="en-US"/>
          </w:rPr>
          <w:t>http://www.enarocanje.si</w:t>
        </w:r>
      </w:hyperlink>
      <w:r w:rsidRPr="00C138FD">
        <w:rPr>
          <w:rFonts w:asciiTheme="minorHAnsi" w:hAnsiTheme="minorHAnsi"/>
          <w:snapToGrid w:val="0"/>
          <w:sz w:val="22"/>
          <w:szCs w:val="22"/>
          <w:lang w:eastAsia="en-US"/>
        </w:rPr>
        <w:t>), do izteka roka v sledečem odstavku.</w:t>
      </w:r>
    </w:p>
    <w:p w14:paraId="64C361A7" w14:textId="2D31273E" w:rsidR="005F4C51" w:rsidRPr="00C138FD" w:rsidRDefault="005F4C51" w:rsidP="005F4C51">
      <w:pPr>
        <w:spacing w:after="120"/>
        <w:jc w:val="both"/>
        <w:rPr>
          <w:rFonts w:asciiTheme="minorHAnsi" w:hAnsiTheme="minorHAnsi"/>
          <w:snapToGrid w:val="0"/>
          <w:sz w:val="22"/>
          <w:szCs w:val="22"/>
          <w:lang w:eastAsia="en-US"/>
        </w:rPr>
      </w:pPr>
      <w:r w:rsidRPr="00C138FD">
        <w:rPr>
          <w:rFonts w:asciiTheme="minorHAnsi" w:hAnsiTheme="minorHAnsi"/>
          <w:snapToGrid w:val="0"/>
          <w:sz w:val="22"/>
          <w:szCs w:val="22"/>
          <w:lang w:eastAsia="en-US"/>
        </w:rPr>
        <w:t>Naročnik bo zahtevo za pojasnilo razpisne dokumentacije oziroma vprašanje v zvezi z vsebino</w:t>
      </w:r>
      <w:r w:rsidR="00E64F8C" w:rsidRPr="00C138FD">
        <w:rPr>
          <w:rFonts w:asciiTheme="minorHAnsi" w:hAnsiTheme="minorHAnsi"/>
          <w:snapToGrid w:val="0"/>
          <w:sz w:val="22"/>
          <w:szCs w:val="22"/>
          <w:lang w:eastAsia="en-US"/>
        </w:rPr>
        <w:t xml:space="preserve"> javnega</w:t>
      </w:r>
      <w:r w:rsidRPr="00C138FD">
        <w:rPr>
          <w:rFonts w:asciiTheme="minorHAnsi" w:hAnsiTheme="minorHAnsi"/>
          <w:snapToGrid w:val="0"/>
          <w:sz w:val="22"/>
          <w:szCs w:val="22"/>
          <w:lang w:eastAsia="en-US"/>
        </w:rPr>
        <w:t xml:space="preserve"> naročila ali oddajo ponudbe štel kot pravočasno in nanj odgovoril preko portala javnih naročil, če bo na portalu javnih naročil zastavljeno najkasneje do vključno </w:t>
      </w:r>
      <w:r w:rsidR="006945E7" w:rsidRPr="006945E7">
        <w:rPr>
          <w:rFonts w:asciiTheme="minorHAnsi" w:hAnsiTheme="minorHAnsi"/>
          <w:b/>
          <w:snapToGrid w:val="0"/>
          <w:sz w:val="22"/>
          <w:szCs w:val="22"/>
          <w:lang w:eastAsia="en-US"/>
        </w:rPr>
        <w:t>10. 8.</w:t>
      </w:r>
      <w:r w:rsidR="003359BB" w:rsidRPr="006945E7">
        <w:rPr>
          <w:rFonts w:asciiTheme="minorHAnsi" w:hAnsiTheme="minorHAnsi"/>
          <w:b/>
          <w:snapToGrid w:val="0"/>
          <w:sz w:val="22"/>
          <w:szCs w:val="22"/>
          <w:lang w:eastAsia="en-US"/>
        </w:rPr>
        <w:t xml:space="preserve"> 202</w:t>
      </w:r>
      <w:r w:rsidR="004545A3" w:rsidRPr="006945E7">
        <w:rPr>
          <w:rFonts w:asciiTheme="minorHAnsi" w:hAnsiTheme="minorHAnsi"/>
          <w:b/>
          <w:snapToGrid w:val="0"/>
          <w:sz w:val="22"/>
          <w:szCs w:val="22"/>
          <w:lang w:eastAsia="en-US"/>
        </w:rPr>
        <w:t>6</w:t>
      </w:r>
      <w:r w:rsidR="003359BB" w:rsidRPr="006945E7">
        <w:rPr>
          <w:rFonts w:asciiTheme="minorHAnsi" w:hAnsiTheme="minorHAnsi"/>
          <w:b/>
          <w:snapToGrid w:val="0"/>
          <w:sz w:val="22"/>
          <w:szCs w:val="22"/>
          <w:lang w:eastAsia="en-US"/>
        </w:rPr>
        <w:t xml:space="preserve"> do</w:t>
      </w:r>
      <w:r w:rsidR="003359BB" w:rsidRPr="00C138FD">
        <w:rPr>
          <w:rFonts w:asciiTheme="minorHAnsi" w:hAnsiTheme="minorHAnsi"/>
          <w:b/>
          <w:snapToGrid w:val="0"/>
          <w:sz w:val="22"/>
          <w:szCs w:val="22"/>
          <w:lang w:eastAsia="en-US"/>
        </w:rPr>
        <w:t xml:space="preserve"> 10:00 ure</w:t>
      </w:r>
      <w:r w:rsidRPr="00C138FD">
        <w:rPr>
          <w:rFonts w:asciiTheme="minorHAnsi" w:hAnsiTheme="minorHAnsi"/>
          <w:snapToGrid w:val="0"/>
          <w:sz w:val="22"/>
          <w:szCs w:val="22"/>
          <w:lang w:eastAsia="en-US"/>
        </w:rPr>
        <w:t xml:space="preserve">. </w:t>
      </w:r>
    </w:p>
    <w:p w14:paraId="36863B54" w14:textId="77777777" w:rsidR="005F4C51" w:rsidRPr="00C138FD" w:rsidRDefault="005F4C51" w:rsidP="005F4C51">
      <w:pPr>
        <w:spacing w:after="120"/>
        <w:jc w:val="both"/>
        <w:rPr>
          <w:rFonts w:asciiTheme="minorHAnsi" w:hAnsiTheme="minorHAnsi"/>
          <w:b/>
          <w:snapToGrid w:val="0"/>
          <w:sz w:val="22"/>
          <w:szCs w:val="22"/>
          <w:lang w:eastAsia="en-US"/>
        </w:rPr>
      </w:pPr>
      <w:r w:rsidRPr="00C138FD">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C138FD" w:rsidRDefault="00145378" w:rsidP="00AD1B6F">
      <w:pPr>
        <w:spacing w:after="120"/>
        <w:jc w:val="both"/>
        <w:rPr>
          <w:rFonts w:ascii="Calibri" w:hAnsi="Calibri" w:cs="Calibri"/>
          <w:sz w:val="22"/>
          <w:szCs w:val="22"/>
        </w:rPr>
      </w:pPr>
      <w:r w:rsidRPr="00C138FD">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C138FD">
        <w:rPr>
          <w:rFonts w:ascii="Calibri" w:hAnsi="Calibri" w:cs="Calibri"/>
          <w:sz w:val="22"/>
          <w:szCs w:val="22"/>
        </w:rPr>
        <w:t xml:space="preserve">Vsak tak naročnikov dodatek k razpisni dokumentaciji postane sestavni del razpisne dokumentacije. </w:t>
      </w:r>
    </w:p>
    <w:p w14:paraId="37C00C98" w14:textId="07A17FFD" w:rsidR="00145378" w:rsidRPr="00C138FD" w:rsidRDefault="00145378" w:rsidP="00AD1B6F">
      <w:pPr>
        <w:spacing w:after="120"/>
        <w:jc w:val="both"/>
        <w:rPr>
          <w:rFonts w:ascii="Calibri" w:hAnsi="Calibri" w:cs="Calibri"/>
          <w:sz w:val="22"/>
          <w:szCs w:val="22"/>
        </w:rPr>
      </w:pPr>
      <w:r w:rsidRPr="00C138FD">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C138FD" w:rsidRDefault="00145378" w:rsidP="00AD1B6F">
      <w:pPr>
        <w:spacing w:after="120"/>
        <w:jc w:val="both"/>
        <w:rPr>
          <w:rFonts w:ascii="Calibri" w:hAnsi="Calibri" w:cs="Calibri"/>
          <w:sz w:val="22"/>
          <w:szCs w:val="22"/>
        </w:rPr>
      </w:pPr>
      <w:r w:rsidRPr="00C138FD">
        <w:rPr>
          <w:rFonts w:ascii="Calibri" w:hAnsi="Calibri" w:cs="Calibri"/>
          <w:sz w:val="22"/>
          <w:szCs w:val="22"/>
        </w:rPr>
        <w:lastRenderedPageBreak/>
        <w:t>Naročnik bo po potrebi podaljšal rok za oddajo ponudb, da omogoči potencialnim ponudnikom potreben čas za upoštevanje dopolnitev oziroma sprememb pri pripravi ponudb.</w:t>
      </w:r>
    </w:p>
    <w:p w14:paraId="7CA0549A" w14:textId="6871BB96" w:rsidR="00145378" w:rsidRPr="00C138FD" w:rsidRDefault="00145378" w:rsidP="00C86A02">
      <w:pPr>
        <w:jc w:val="both"/>
        <w:rPr>
          <w:rFonts w:asciiTheme="minorHAnsi" w:hAnsiTheme="minorHAnsi"/>
          <w:b/>
          <w:bCs/>
          <w:color w:val="000000" w:themeColor="text1"/>
          <w:sz w:val="22"/>
          <w:szCs w:val="22"/>
        </w:rPr>
      </w:pPr>
      <w:r w:rsidRPr="00C138FD">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C138FD">
        <w:rPr>
          <w:rFonts w:asciiTheme="minorHAnsi" w:hAnsiTheme="minorHAnsi"/>
          <w:b/>
          <w:bCs/>
          <w:color w:val="000000" w:themeColor="text1"/>
          <w:sz w:val="22"/>
          <w:szCs w:val="22"/>
        </w:rPr>
        <w:t xml:space="preserve"> objave v zvezi s predmetnim </w:t>
      </w:r>
      <w:r w:rsidR="00E64F8C" w:rsidRPr="00C138FD">
        <w:rPr>
          <w:rFonts w:asciiTheme="minorHAnsi" w:hAnsiTheme="minorHAnsi"/>
          <w:b/>
          <w:bCs/>
          <w:color w:val="000000" w:themeColor="text1"/>
          <w:sz w:val="22"/>
          <w:szCs w:val="22"/>
        </w:rPr>
        <w:t xml:space="preserve">javnim </w:t>
      </w:r>
      <w:r w:rsidRPr="00C138FD">
        <w:rPr>
          <w:rFonts w:asciiTheme="minorHAnsi" w:hAnsiTheme="minorHAnsi"/>
          <w:b/>
          <w:bCs/>
          <w:color w:val="000000" w:themeColor="text1"/>
          <w:sz w:val="22"/>
          <w:szCs w:val="22"/>
        </w:rPr>
        <w:t>naročilom na portalu javnih naročil.</w:t>
      </w:r>
    </w:p>
    <w:p w14:paraId="594E574B" w14:textId="77777777" w:rsidR="00AD1B6F" w:rsidRPr="00C138FD" w:rsidRDefault="00AD1B6F" w:rsidP="00ED2674">
      <w:pPr>
        <w:jc w:val="both"/>
        <w:rPr>
          <w:rFonts w:asciiTheme="minorHAnsi" w:hAnsiTheme="minorHAnsi"/>
          <w:b/>
          <w:bCs/>
          <w:color w:val="000000" w:themeColor="text1"/>
          <w:sz w:val="22"/>
          <w:szCs w:val="22"/>
        </w:rPr>
      </w:pPr>
    </w:p>
    <w:p w14:paraId="24E35B43" w14:textId="766ED722" w:rsidR="008D21CE" w:rsidRPr="00E66BDC" w:rsidRDefault="008D21CE" w:rsidP="00E66BDC">
      <w:pPr>
        <w:pStyle w:val="Naslov1"/>
        <w:shd w:val="clear" w:color="auto" w:fill="255FAC"/>
        <w:spacing w:before="0" w:after="120"/>
        <w:rPr>
          <w:rFonts w:asciiTheme="minorHAnsi" w:hAnsiTheme="minorHAnsi"/>
          <w:bCs/>
          <w:color w:val="FFFFFF" w:themeColor="background1"/>
          <w:sz w:val="22"/>
          <w:szCs w:val="22"/>
          <w:u w:val="single"/>
        </w:rPr>
      </w:pPr>
      <w:r w:rsidRPr="00E66BDC">
        <w:rPr>
          <w:rFonts w:asciiTheme="minorHAnsi" w:hAnsiTheme="minorHAnsi"/>
          <w:bCs/>
          <w:color w:val="FFFFFF" w:themeColor="background1"/>
          <w:sz w:val="22"/>
          <w:szCs w:val="22"/>
          <w:u w:val="single"/>
        </w:rPr>
        <w:t>IV. NAVODILO PONUDNIKOM ZA IZDELAVO PONUDBE</w:t>
      </w:r>
    </w:p>
    <w:p w14:paraId="4112ED39" w14:textId="244C11B7" w:rsidR="00ED2674" w:rsidRPr="00C138FD" w:rsidRDefault="00D979CF" w:rsidP="00C86A02">
      <w:pPr>
        <w:jc w:val="both"/>
        <w:rPr>
          <w:rFonts w:ascii="Calibri" w:hAnsi="Calibri" w:cs="Calibri"/>
          <w:sz w:val="22"/>
          <w:szCs w:val="22"/>
        </w:rPr>
      </w:pPr>
      <w:r w:rsidRPr="00C138FD">
        <w:rPr>
          <w:rFonts w:ascii="Calibri" w:hAnsi="Calibri" w:cs="Calibri"/>
          <w:sz w:val="22"/>
          <w:szCs w:val="22"/>
        </w:rPr>
        <w:t>Ponudnik mora oddati svojo ponudbo na obrazcih iz te razpisne dokumentacije</w:t>
      </w:r>
      <w:r w:rsidR="00C820B8" w:rsidRPr="00C138FD">
        <w:rPr>
          <w:rFonts w:ascii="Calibri" w:hAnsi="Calibri" w:cs="Calibri"/>
          <w:sz w:val="22"/>
          <w:szCs w:val="22"/>
        </w:rPr>
        <w:t>. Ponudnik lahko predloži dokazila (kot npr. referenčno potrdila …) tudi na drugih obrazcih, v kolikor bodo vsebovani vsi zahtevani podatki</w:t>
      </w:r>
      <w:r w:rsidR="00196ECD" w:rsidRPr="00C138FD">
        <w:rPr>
          <w:rFonts w:ascii="Calibri" w:hAnsi="Calibri" w:cs="Calibri"/>
          <w:sz w:val="22"/>
          <w:szCs w:val="22"/>
        </w:rPr>
        <w:t xml:space="preserve">, z izjemo </w:t>
      </w:r>
      <w:r w:rsidR="002549ED" w:rsidRPr="00C138FD">
        <w:rPr>
          <w:rFonts w:ascii="Calibri" w:hAnsi="Calibri" w:cs="Calibri"/>
          <w:sz w:val="22"/>
          <w:szCs w:val="22"/>
        </w:rPr>
        <w:t>dokumentov</w:t>
      </w:r>
      <w:r w:rsidR="00196ECD" w:rsidRPr="00C138FD">
        <w:rPr>
          <w:rFonts w:ascii="Calibri" w:hAnsi="Calibri" w:cs="Calibri"/>
          <w:sz w:val="22"/>
          <w:szCs w:val="22"/>
        </w:rPr>
        <w:t>, ki se nanašajo na tehnične specifikacije</w:t>
      </w:r>
      <w:r w:rsidRPr="00C138FD">
        <w:rPr>
          <w:rFonts w:ascii="Calibri" w:hAnsi="Calibri" w:cs="Calibri"/>
          <w:sz w:val="22"/>
          <w:szCs w:val="22"/>
        </w:rPr>
        <w:t>. Spreminjanje besedila v obrazcih, kjer to ni predvideno, in nadomeščanje obrazcev z drugimi, kjer to ni predvideno, ni dopustno in bo sankcionirano z izločitvijo ponudbe, razen če iz veljavne zakonodaje in same prakse ne izhaja drugače.</w:t>
      </w:r>
    </w:p>
    <w:p w14:paraId="67B8A90F" w14:textId="77777777" w:rsidR="00455A81" w:rsidRPr="00C138FD" w:rsidRDefault="00455A81" w:rsidP="00C86A02">
      <w:pPr>
        <w:jc w:val="both"/>
        <w:rPr>
          <w:rFonts w:ascii="Calibri" w:hAnsi="Calibri" w:cs="Calibri"/>
          <w:color w:val="000000" w:themeColor="text1"/>
          <w:sz w:val="22"/>
          <w:szCs w:val="22"/>
        </w:rPr>
      </w:pPr>
    </w:p>
    <w:p w14:paraId="58424D2F" w14:textId="1E1B606F" w:rsidR="008D21CE" w:rsidRPr="00E66BDC" w:rsidRDefault="008D21CE" w:rsidP="00AD1B6F">
      <w:pPr>
        <w:pStyle w:val="Noga"/>
        <w:spacing w:after="120"/>
        <w:jc w:val="both"/>
        <w:rPr>
          <w:rFonts w:asciiTheme="minorHAnsi" w:hAnsiTheme="minorHAnsi"/>
          <w:color w:val="255FAC"/>
          <w:sz w:val="22"/>
          <w:szCs w:val="22"/>
        </w:rPr>
      </w:pPr>
      <w:r w:rsidRPr="00E66BDC">
        <w:rPr>
          <w:rFonts w:asciiTheme="minorHAnsi" w:hAnsiTheme="minorHAnsi"/>
          <w:color w:val="255FAC"/>
          <w:sz w:val="22"/>
          <w:szCs w:val="22"/>
        </w:rPr>
        <w:t>IV.a PONUDBENA DOKUMENTACIJA</w:t>
      </w:r>
    </w:p>
    <w:p w14:paraId="2E23A72B" w14:textId="77777777" w:rsidR="00DD1FC0" w:rsidRPr="00C138FD" w:rsidRDefault="00DD1FC0" w:rsidP="00DD1FC0">
      <w:pPr>
        <w:jc w:val="both"/>
        <w:rPr>
          <w:rFonts w:asciiTheme="minorHAnsi" w:hAnsiTheme="minorHAnsi"/>
          <w:sz w:val="22"/>
          <w:szCs w:val="22"/>
        </w:rPr>
      </w:pPr>
      <w:r w:rsidRPr="00C138FD">
        <w:rPr>
          <w:rFonts w:asciiTheme="minorHAnsi" w:hAnsiTheme="minorHAnsi"/>
          <w:sz w:val="22"/>
          <w:szCs w:val="22"/>
        </w:rPr>
        <w:t>Ponudnik mora v svoji ponudbi predložiti naslednje dokumente:</w:t>
      </w:r>
    </w:p>
    <w:p w14:paraId="28D0F929" w14:textId="77777777" w:rsidR="00DD1FC0" w:rsidRPr="00C138FD" w:rsidRDefault="00DD1FC0" w:rsidP="00D04657">
      <w:pPr>
        <w:pStyle w:val="Odstavekseznama"/>
        <w:numPr>
          <w:ilvl w:val="0"/>
          <w:numId w:val="7"/>
        </w:numPr>
        <w:spacing w:before="120"/>
        <w:ind w:left="567" w:hanging="283"/>
        <w:contextualSpacing w:val="0"/>
        <w:jc w:val="both"/>
        <w:rPr>
          <w:rFonts w:asciiTheme="minorHAnsi" w:hAnsiTheme="minorHAnsi"/>
          <w:sz w:val="22"/>
          <w:szCs w:val="22"/>
        </w:rPr>
      </w:pPr>
      <w:r w:rsidRPr="00C138FD">
        <w:rPr>
          <w:rFonts w:asciiTheme="minorHAnsi" w:hAnsiTheme="minorHAnsi"/>
          <w:sz w:val="22"/>
          <w:szCs w:val="22"/>
        </w:rPr>
        <w:t>izpolnjen in podpisan obrazec N-1 »</w:t>
      </w:r>
      <w:r w:rsidRPr="00C138FD">
        <w:rPr>
          <w:rFonts w:asciiTheme="minorHAnsi" w:hAnsiTheme="minorHAnsi"/>
          <w:b/>
          <w:bCs/>
          <w:sz w:val="22"/>
          <w:szCs w:val="22"/>
        </w:rPr>
        <w:t>Prijava k sodelovanju</w:t>
      </w:r>
      <w:r w:rsidRPr="00C138FD">
        <w:rPr>
          <w:rFonts w:asciiTheme="minorHAnsi" w:hAnsiTheme="minorHAnsi"/>
          <w:sz w:val="22"/>
          <w:szCs w:val="22"/>
        </w:rPr>
        <w:t>«,</w:t>
      </w:r>
    </w:p>
    <w:p w14:paraId="73F359E1" w14:textId="5CCA61E4" w:rsidR="00DD1FC0" w:rsidRPr="00C138FD" w:rsidRDefault="00DD1FC0" w:rsidP="00D04657">
      <w:pPr>
        <w:pStyle w:val="Odstavekseznama"/>
        <w:numPr>
          <w:ilvl w:val="0"/>
          <w:numId w:val="7"/>
        </w:numPr>
        <w:spacing w:before="120" w:after="120"/>
        <w:ind w:left="568" w:hanging="284"/>
        <w:contextualSpacing w:val="0"/>
        <w:jc w:val="both"/>
        <w:rPr>
          <w:rFonts w:asciiTheme="minorHAnsi" w:hAnsiTheme="minorHAnsi"/>
          <w:sz w:val="22"/>
          <w:szCs w:val="22"/>
        </w:rPr>
      </w:pPr>
      <w:r w:rsidRPr="00C138FD">
        <w:rPr>
          <w:rFonts w:asciiTheme="minorHAnsi" w:hAnsiTheme="minorHAnsi"/>
          <w:sz w:val="22"/>
          <w:szCs w:val="22"/>
        </w:rPr>
        <w:t>če bo ponudnik naročilo izvedel s partnerjem</w:t>
      </w:r>
      <w:r w:rsidR="00E56110" w:rsidRPr="00C138FD">
        <w:rPr>
          <w:rFonts w:asciiTheme="minorHAnsi" w:hAnsiTheme="minorHAnsi"/>
          <w:sz w:val="22"/>
          <w:szCs w:val="22"/>
        </w:rPr>
        <w:t xml:space="preserve"> (soponudnikom)</w:t>
      </w:r>
      <w:r w:rsidRPr="00C138FD">
        <w:rPr>
          <w:rFonts w:asciiTheme="minorHAnsi" w:hAnsiTheme="minorHAnsi"/>
          <w:sz w:val="22"/>
          <w:szCs w:val="22"/>
        </w:rPr>
        <w:t>, podizvajalcem ali na kak drug način uporabil zmogljivosti drugih subjektov, za vsakega izpolnjen in podpisan obrazec N-2 »</w:t>
      </w:r>
      <w:r w:rsidRPr="00C138FD">
        <w:rPr>
          <w:rFonts w:asciiTheme="minorHAnsi" w:hAnsiTheme="minorHAnsi"/>
          <w:b/>
          <w:bCs/>
          <w:sz w:val="22"/>
          <w:szCs w:val="22"/>
        </w:rPr>
        <w:t>Prijava drugih udeležencev</w:t>
      </w:r>
      <w:r w:rsidRPr="00C138FD">
        <w:rPr>
          <w:rFonts w:asciiTheme="minorHAnsi" w:hAnsiTheme="minorHAnsi"/>
          <w:sz w:val="22"/>
          <w:szCs w:val="22"/>
        </w:rPr>
        <w:t>«,</w:t>
      </w:r>
    </w:p>
    <w:p w14:paraId="34AF951A" w14:textId="7BBABFB0" w:rsidR="00D345D5" w:rsidRPr="00C138FD" w:rsidRDefault="00D04657" w:rsidP="00D04657">
      <w:pPr>
        <w:pStyle w:val="Odstavekseznama"/>
        <w:numPr>
          <w:ilvl w:val="0"/>
          <w:numId w:val="7"/>
        </w:numPr>
        <w:spacing w:after="60"/>
        <w:ind w:left="567" w:hanging="283"/>
        <w:jc w:val="both"/>
        <w:rPr>
          <w:rFonts w:asciiTheme="minorHAnsi" w:hAnsiTheme="minorHAnsi"/>
          <w:bCs/>
          <w:sz w:val="22"/>
          <w:szCs w:val="22"/>
        </w:rPr>
      </w:pPr>
      <w:r w:rsidRPr="00C138FD">
        <w:rPr>
          <w:rFonts w:asciiTheme="minorHAnsi" w:hAnsiTheme="minorHAnsi"/>
          <w:sz w:val="22"/>
          <w:szCs w:val="22"/>
        </w:rPr>
        <w:t xml:space="preserve">izpolnjen in podpisan obrazec N-3 </w:t>
      </w:r>
      <w:r w:rsidRPr="00C138FD">
        <w:rPr>
          <w:rFonts w:asciiTheme="minorHAnsi" w:hAnsiTheme="minorHAnsi"/>
          <w:b/>
          <w:bCs/>
          <w:sz w:val="22"/>
          <w:szCs w:val="22"/>
        </w:rPr>
        <w:t>»Predračun«</w:t>
      </w:r>
      <w:r w:rsidR="00D345D5" w:rsidRPr="00C138FD">
        <w:rPr>
          <w:rFonts w:asciiTheme="minorHAnsi" w:hAnsiTheme="minorHAnsi"/>
          <w:bCs/>
          <w:sz w:val="22"/>
          <w:szCs w:val="22"/>
        </w:rPr>
        <w:t xml:space="preserve">, in sicer: </w:t>
      </w:r>
    </w:p>
    <w:p w14:paraId="45CE27E7" w14:textId="5B1A4FFA" w:rsidR="00D04657" w:rsidRPr="00C138FD" w:rsidRDefault="00D04657" w:rsidP="00D04657">
      <w:pPr>
        <w:pStyle w:val="Odstavekseznama"/>
        <w:numPr>
          <w:ilvl w:val="0"/>
          <w:numId w:val="21"/>
        </w:numPr>
        <w:ind w:left="851" w:hanging="284"/>
        <w:contextualSpacing w:val="0"/>
        <w:jc w:val="both"/>
        <w:rPr>
          <w:rFonts w:asciiTheme="minorHAnsi" w:hAnsiTheme="minorHAnsi"/>
          <w:bCs/>
          <w:sz w:val="22"/>
          <w:szCs w:val="22"/>
        </w:rPr>
      </w:pPr>
      <w:r w:rsidRPr="00C138FD">
        <w:rPr>
          <w:rFonts w:asciiTheme="minorHAnsi" w:hAnsiTheme="minorHAnsi"/>
          <w:bCs/>
          <w:sz w:val="22"/>
          <w:szCs w:val="22"/>
          <w:u w:val="single"/>
        </w:rPr>
        <w:t>v .xlsx/.xls (excel) obliki</w:t>
      </w:r>
      <w:r w:rsidRPr="00C138FD">
        <w:rPr>
          <w:rFonts w:asciiTheme="minorHAnsi" w:hAnsiTheme="minorHAnsi"/>
          <w:bCs/>
          <w:sz w:val="22"/>
          <w:szCs w:val="22"/>
        </w:rPr>
        <w:t xml:space="preserve"> </w:t>
      </w:r>
      <w:r w:rsidRPr="00C138FD">
        <w:rPr>
          <w:rFonts w:asciiTheme="minorHAnsi" w:hAnsiTheme="minorHAnsi"/>
          <w:bCs/>
          <w:i/>
          <w:iCs/>
          <w:sz w:val="22"/>
          <w:szCs w:val="22"/>
        </w:rPr>
        <w:t>(v sistem e-JN se ga naloži kot del celovite ponudbene dokumentacije)</w:t>
      </w:r>
      <w:r w:rsidRPr="00C138FD">
        <w:rPr>
          <w:rFonts w:asciiTheme="minorHAnsi" w:hAnsiTheme="minorHAnsi"/>
          <w:bCs/>
          <w:sz w:val="22"/>
          <w:szCs w:val="22"/>
        </w:rPr>
        <w:t xml:space="preserve"> </w:t>
      </w:r>
      <w:r w:rsidRPr="00C138FD">
        <w:rPr>
          <w:rFonts w:asciiTheme="minorHAnsi" w:hAnsiTheme="minorHAnsi"/>
          <w:b/>
          <w:bCs/>
          <w:sz w:val="22"/>
          <w:szCs w:val="22"/>
        </w:rPr>
        <w:t>IN</w:t>
      </w:r>
      <w:r w:rsidRPr="00C138FD">
        <w:rPr>
          <w:rFonts w:asciiTheme="minorHAnsi" w:hAnsiTheme="minorHAnsi"/>
          <w:bCs/>
          <w:sz w:val="22"/>
          <w:szCs w:val="22"/>
        </w:rPr>
        <w:t xml:space="preserve"> </w:t>
      </w:r>
    </w:p>
    <w:p w14:paraId="10DD98CB" w14:textId="77777777" w:rsidR="00D04657" w:rsidRPr="00C138FD" w:rsidRDefault="00D04657" w:rsidP="00D04657">
      <w:pPr>
        <w:pStyle w:val="Odstavekseznama"/>
        <w:numPr>
          <w:ilvl w:val="0"/>
          <w:numId w:val="21"/>
        </w:numPr>
        <w:spacing w:after="120"/>
        <w:ind w:left="851" w:hanging="284"/>
        <w:contextualSpacing w:val="0"/>
        <w:jc w:val="both"/>
        <w:rPr>
          <w:rFonts w:asciiTheme="minorHAnsi" w:hAnsiTheme="minorHAnsi"/>
          <w:bCs/>
          <w:sz w:val="22"/>
          <w:szCs w:val="22"/>
        </w:rPr>
      </w:pPr>
      <w:r w:rsidRPr="00C138FD">
        <w:rPr>
          <w:rFonts w:asciiTheme="minorHAnsi" w:hAnsiTheme="minorHAnsi"/>
          <w:bCs/>
          <w:sz w:val="22"/>
          <w:szCs w:val="22"/>
          <w:u w:val="single"/>
        </w:rPr>
        <w:t>v .pdf obliki</w:t>
      </w:r>
      <w:r w:rsidRPr="00C138FD">
        <w:rPr>
          <w:rFonts w:asciiTheme="minorHAnsi" w:hAnsiTheme="minorHAnsi"/>
          <w:bCs/>
          <w:sz w:val="22"/>
          <w:szCs w:val="22"/>
        </w:rPr>
        <w:t xml:space="preserve"> (v sistem e-JN se ga naloži v razdelek »Predračun«</w:t>
      </w:r>
      <w:r w:rsidRPr="00C138FD">
        <w:rPr>
          <w:rFonts w:asciiTheme="minorHAnsi" w:hAnsiTheme="minorHAnsi"/>
          <w:bCs/>
          <w:i/>
          <w:iCs/>
          <w:sz w:val="22"/>
          <w:szCs w:val="22"/>
        </w:rPr>
        <w:t>)</w:t>
      </w:r>
      <w:r w:rsidRPr="00C138FD">
        <w:rPr>
          <w:rFonts w:asciiTheme="minorHAnsi" w:hAnsiTheme="minorHAnsi"/>
          <w:bCs/>
          <w:sz w:val="22"/>
          <w:szCs w:val="22"/>
        </w:rPr>
        <w:t>,</w:t>
      </w:r>
    </w:p>
    <w:p w14:paraId="0E782831" w14:textId="2C669F45" w:rsidR="00DD1FC0" w:rsidRPr="00C138FD" w:rsidRDefault="00DD1FC0" w:rsidP="00D04657">
      <w:pPr>
        <w:pStyle w:val="Odstavekseznama"/>
        <w:numPr>
          <w:ilvl w:val="0"/>
          <w:numId w:val="7"/>
        </w:numPr>
        <w:spacing w:before="120"/>
        <w:ind w:left="567" w:hanging="283"/>
        <w:contextualSpacing w:val="0"/>
        <w:jc w:val="both"/>
        <w:rPr>
          <w:rFonts w:asciiTheme="minorHAnsi" w:hAnsiTheme="minorHAnsi"/>
          <w:sz w:val="22"/>
          <w:szCs w:val="22"/>
        </w:rPr>
      </w:pPr>
      <w:r w:rsidRPr="00C138FD">
        <w:rPr>
          <w:rFonts w:asciiTheme="minorHAnsi" w:hAnsiTheme="minorHAnsi"/>
          <w:sz w:val="22"/>
          <w:szCs w:val="22"/>
        </w:rPr>
        <w:t>izpolnjen in podpisan obrazec N-4</w:t>
      </w:r>
      <w:r w:rsidR="00B3370A" w:rsidRPr="00C138FD">
        <w:rPr>
          <w:rFonts w:asciiTheme="minorHAnsi" w:hAnsiTheme="minorHAnsi"/>
          <w:sz w:val="22"/>
          <w:szCs w:val="22"/>
        </w:rPr>
        <w:t>a</w:t>
      </w:r>
      <w:r w:rsidRPr="00C138FD">
        <w:rPr>
          <w:rFonts w:asciiTheme="minorHAnsi" w:hAnsiTheme="minorHAnsi"/>
          <w:sz w:val="22"/>
          <w:szCs w:val="22"/>
        </w:rPr>
        <w:t xml:space="preserve"> »</w:t>
      </w:r>
      <w:r w:rsidRPr="00C138FD">
        <w:rPr>
          <w:rFonts w:asciiTheme="minorHAnsi" w:hAnsiTheme="minorHAnsi"/>
          <w:b/>
          <w:bCs/>
          <w:sz w:val="22"/>
          <w:szCs w:val="22"/>
        </w:rPr>
        <w:t>Izjava o sposobnosti</w:t>
      </w:r>
      <w:r w:rsidRPr="00C138FD">
        <w:rPr>
          <w:rFonts w:asciiTheme="minorHAnsi" w:hAnsiTheme="minorHAnsi"/>
          <w:sz w:val="22"/>
          <w:szCs w:val="22"/>
        </w:rPr>
        <w:t>«,</w:t>
      </w:r>
    </w:p>
    <w:p w14:paraId="147264D8" w14:textId="77777777" w:rsidR="00EA06F4" w:rsidRPr="00E66BDC" w:rsidRDefault="00EA06F4" w:rsidP="00EA06F4">
      <w:pPr>
        <w:pStyle w:val="Odstavekseznama"/>
        <w:ind w:left="851"/>
        <w:contextualSpacing w:val="0"/>
        <w:jc w:val="both"/>
        <w:rPr>
          <w:rFonts w:ascii="Calibri" w:hAnsi="Calibri" w:cs="Calibri"/>
          <w:i/>
          <w:iCs/>
          <w:color w:val="255FAC"/>
          <w:sz w:val="21"/>
          <w:szCs w:val="21"/>
        </w:rPr>
      </w:pPr>
      <w:r w:rsidRPr="00E66BDC">
        <w:rPr>
          <w:rFonts w:ascii="Calibri" w:hAnsi="Calibri" w:cs="Calibri"/>
          <w:i/>
          <w:iCs/>
          <w:color w:val="255FAC"/>
          <w:sz w:val="21"/>
          <w:szCs w:val="21"/>
        </w:rPr>
        <w:t>(Če bo ponudnik naročilo izvedel s partnerjem (soponudnikom) in/ali podizvajalcem in/ali uporabil zmogljivosti drugih subjektov, predloži tudi njihove izjave o sposobnosti.)</w:t>
      </w:r>
    </w:p>
    <w:p w14:paraId="5BF6488C" w14:textId="55D0EE00" w:rsidR="00B3370A" w:rsidRPr="00C138FD" w:rsidRDefault="00377B09" w:rsidP="00B3370A">
      <w:pPr>
        <w:pStyle w:val="Odstavekseznama"/>
        <w:numPr>
          <w:ilvl w:val="0"/>
          <w:numId w:val="7"/>
        </w:numPr>
        <w:spacing w:before="120"/>
        <w:ind w:left="567" w:hanging="283"/>
        <w:contextualSpacing w:val="0"/>
        <w:jc w:val="both"/>
        <w:rPr>
          <w:rFonts w:asciiTheme="minorHAnsi" w:hAnsiTheme="minorHAnsi"/>
          <w:sz w:val="22"/>
          <w:szCs w:val="22"/>
        </w:rPr>
      </w:pPr>
      <w:r w:rsidRPr="00C138FD">
        <w:rPr>
          <w:rFonts w:asciiTheme="minorHAnsi" w:hAnsiTheme="minorHAnsi"/>
          <w:sz w:val="22"/>
          <w:szCs w:val="22"/>
        </w:rPr>
        <w:t xml:space="preserve">izpolnjen/a/e in podpisan/a/e obrazec/ca/ce </w:t>
      </w:r>
      <w:r w:rsidR="00DD1FC0" w:rsidRPr="00C138FD">
        <w:rPr>
          <w:rFonts w:asciiTheme="minorHAnsi" w:hAnsiTheme="minorHAnsi"/>
          <w:sz w:val="22"/>
          <w:szCs w:val="22"/>
        </w:rPr>
        <w:t>N-4</w:t>
      </w:r>
      <w:r w:rsidR="00B3370A" w:rsidRPr="00C138FD">
        <w:rPr>
          <w:rFonts w:asciiTheme="minorHAnsi" w:hAnsiTheme="minorHAnsi"/>
          <w:sz w:val="22"/>
          <w:szCs w:val="22"/>
        </w:rPr>
        <w:t>b</w:t>
      </w:r>
      <w:r w:rsidR="00DD1FC0" w:rsidRPr="00C138FD">
        <w:rPr>
          <w:rFonts w:asciiTheme="minorHAnsi" w:hAnsiTheme="minorHAnsi"/>
          <w:sz w:val="22"/>
          <w:szCs w:val="22"/>
        </w:rPr>
        <w:t xml:space="preserve"> »</w:t>
      </w:r>
      <w:r w:rsidR="00B2309C" w:rsidRPr="00C138FD">
        <w:rPr>
          <w:rFonts w:asciiTheme="minorHAnsi" w:hAnsiTheme="minorHAnsi"/>
          <w:b/>
          <w:bCs/>
          <w:sz w:val="22"/>
          <w:szCs w:val="22"/>
        </w:rPr>
        <w:t>Seznam referenc ponudnika</w:t>
      </w:r>
      <w:r w:rsidR="00240CA5" w:rsidRPr="00C138FD">
        <w:rPr>
          <w:rFonts w:asciiTheme="minorHAnsi" w:hAnsiTheme="minorHAnsi"/>
          <w:b/>
          <w:bCs/>
          <w:sz w:val="22"/>
          <w:szCs w:val="22"/>
        </w:rPr>
        <w:t>«</w:t>
      </w:r>
      <w:r w:rsidR="00DD1FC0" w:rsidRPr="00C138FD">
        <w:rPr>
          <w:rFonts w:asciiTheme="minorHAnsi" w:hAnsiTheme="minorHAnsi"/>
          <w:sz w:val="22"/>
          <w:szCs w:val="22"/>
        </w:rPr>
        <w:t>,</w:t>
      </w:r>
    </w:p>
    <w:p w14:paraId="7E8E7D4A" w14:textId="420910EF" w:rsidR="00377B09" w:rsidRPr="00C138FD" w:rsidRDefault="00377B09" w:rsidP="00B3370A">
      <w:pPr>
        <w:pStyle w:val="Odstavekseznama"/>
        <w:numPr>
          <w:ilvl w:val="0"/>
          <w:numId w:val="7"/>
        </w:numPr>
        <w:spacing w:before="120"/>
        <w:ind w:left="567" w:hanging="283"/>
        <w:contextualSpacing w:val="0"/>
        <w:jc w:val="both"/>
        <w:rPr>
          <w:rFonts w:asciiTheme="minorHAnsi" w:hAnsiTheme="minorHAnsi"/>
          <w:sz w:val="22"/>
          <w:szCs w:val="22"/>
        </w:rPr>
      </w:pPr>
      <w:r w:rsidRPr="00C138FD">
        <w:rPr>
          <w:rFonts w:asciiTheme="minorHAnsi" w:hAnsiTheme="minorHAnsi"/>
          <w:sz w:val="22"/>
          <w:szCs w:val="22"/>
        </w:rPr>
        <w:t>izpolnjen/a/e in podpisan/a/e obrazec/ca/ce</w:t>
      </w:r>
      <w:r w:rsidRPr="00C138FD">
        <w:rPr>
          <w:rFonts w:asciiTheme="minorHAnsi" w:hAnsiTheme="minorHAnsi"/>
          <w:bCs/>
          <w:sz w:val="22"/>
          <w:szCs w:val="22"/>
        </w:rPr>
        <w:t xml:space="preserve"> N-4c </w:t>
      </w:r>
      <w:r w:rsidRPr="00C138FD">
        <w:rPr>
          <w:rFonts w:asciiTheme="minorHAnsi" w:hAnsiTheme="minorHAnsi"/>
          <w:b/>
          <w:sz w:val="22"/>
          <w:szCs w:val="22"/>
        </w:rPr>
        <w:t>»Podatki o ponujenem strokovnjaku«</w:t>
      </w:r>
      <w:r w:rsidRPr="00C138FD">
        <w:rPr>
          <w:rFonts w:asciiTheme="minorHAnsi" w:hAnsiTheme="minorHAnsi"/>
          <w:bCs/>
          <w:sz w:val="22"/>
          <w:szCs w:val="22"/>
        </w:rPr>
        <w:t>,</w:t>
      </w:r>
      <w:r w:rsidRPr="00C138FD">
        <w:rPr>
          <w:rFonts w:asciiTheme="minorHAnsi" w:hAnsiTheme="minorHAnsi"/>
          <w:sz w:val="22"/>
          <w:szCs w:val="22"/>
        </w:rPr>
        <w:t xml:space="preserve"> </w:t>
      </w:r>
    </w:p>
    <w:p w14:paraId="5A5F4423" w14:textId="35DC50F7" w:rsidR="00E5315C" w:rsidRPr="00C138FD" w:rsidRDefault="00C65A17" w:rsidP="00D87F96">
      <w:pPr>
        <w:pStyle w:val="Odstavekseznama"/>
        <w:numPr>
          <w:ilvl w:val="0"/>
          <w:numId w:val="7"/>
        </w:numPr>
        <w:spacing w:before="120" w:after="120"/>
        <w:ind w:left="568" w:hanging="284"/>
        <w:contextualSpacing w:val="0"/>
        <w:jc w:val="both"/>
        <w:rPr>
          <w:rFonts w:asciiTheme="minorHAnsi" w:hAnsiTheme="minorHAnsi"/>
          <w:sz w:val="22"/>
          <w:szCs w:val="22"/>
        </w:rPr>
      </w:pPr>
      <w:r w:rsidRPr="00C138FD">
        <w:rPr>
          <w:rFonts w:asciiTheme="minorHAnsi" w:hAnsiTheme="minorHAnsi"/>
          <w:b/>
          <w:bCs/>
          <w:sz w:val="22"/>
          <w:szCs w:val="22"/>
        </w:rPr>
        <w:t>druge dokumente, zahtevane</w:t>
      </w:r>
      <w:r w:rsidRPr="00C138FD">
        <w:rPr>
          <w:rFonts w:asciiTheme="minorHAnsi" w:hAnsiTheme="minorHAnsi"/>
          <w:sz w:val="22"/>
          <w:szCs w:val="22"/>
        </w:rPr>
        <w:t xml:space="preserve"> v tem povabilu (npr. zahteva podizvajalca za neposredno plačilo</w:t>
      </w:r>
      <w:r w:rsidR="00240CA5" w:rsidRPr="00C138FD">
        <w:rPr>
          <w:rFonts w:asciiTheme="minorHAnsi" w:hAnsiTheme="minorHAnsi"/>
          <w:sz w:val="22"/>
          <w:szCs w:val="22"/>
        </w:rPr>
        <w:t xml:space="preserve"> oz. </w:t>
      </w:r>
      <w:r w:rsidRPr="00C138FD">
        <w:rPr>
          <w:rFonts w:asciiTheme="minorHAnsi" w:hAnsiTheme="minorHAnsi"/>
          <w:sz w:val="22"/>
          <w:szCs w:val="22"/>
        </w:rPr>
        <w:t>druga dokazila</w:t>
      </w:r>
      <w:r w:rsidR="00240CA5" w:rsidRPr="00C138FD">
        <w:rPr>
          <w:rFonts w:asciiTheme="minorHAnsi" w:hAnsiTheme="minorHAnsi"/>
          <w:sz w:val="22"/>
          <w:szCs w:val="22"/>
        </w:rPr>
        <w:t>, ki izhajajo iz razpisne dokumentacije</w:t>
      </w:r>
      <w:r w:rsidRPr="00C138FD">
        <w:rPr>
          <w:rFonts w:asciiTheme="minorHAnsi" w:hAnsiTheme="minorHAnsi"/>
          <w:sz w:val="22"/>
          <w:szCs w:val="22"/>
        </w:rPr>
        <w:t>).</w:t>
      </w:r>
    </w:p>
    <w:p w14:paraId="678DF89D" w14:textId="77777777" w:rsidR="00C65A17" w:rsidRPr="00C138FD" w:rsidRDefault="00C65A17" w:rsidP="00C65A17">
      <w:pPr>
        <w:spacing w:after="120"/>
        <w:jc w:val="both"/>
        <w:rPr>
          <w:rFonts w:asciiTheme="minorHAnsi" w:hAnsiTheme="minorHAnsi"/>
          <w:sz w:val="22"/>
          <w:szCs w:val="22"/>
        </w:rPr>
      </w:pPr>
      <w:r w:rsidRPr="00C138FD">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66D69A21" w14:textId="77777777" w:rsidR="00E56110" w:rsidRPr="00C138FD" w:rsidRDefault="00C65A17" w:rsidP="00E56110">
      <w:pPr>
        <w:spacing w:after="120"/>
        <w:jc w:val="both"/>
        <w:rPr>
          <w:rFonts w:asciiTheme="minorHAnsi" w:hAnsiTheme="minorHAnsi"/>
          <w:sz w:val="22"/>
          <w:szCs w:val="22"/>
        </w:rPr>
      </w:pPr>
      <w:r w:rsidRPr="00C138FD">
        <w:rPr>
          <w:rFonts w:asciiTheme="minorHAnsi" w:hAnsiTheme="minorHAnsi"/>
          <w:sz w:val="22"/>
          <w:szCs w:val="22"/>
        </w:rPr>
        <w:t xml:space="preserve">Naročnik lahko kadar koli v postopku od ponudnika skladno s 77. in 79. členom ZJN-3 zahteva predložitev dodatnih dokazil. </w:t>
      </w:r>
    </w:p>
    <w:p w14:paraId="4C879340" w14:textId="3333D747" w:rsidR="00C65A17" w:rsidRPr="00C138FD" w:rsidRDefault="00E56110" w:rsidP="00E56110">
      <w:pPr>
        <w:spacing w:after="120"/>
        <w:jc w:val="both"/>
        <w:rPr>
          <w:rFonts w:asciiTheme="minorHAnsi" w:hAnsiTheme="minorHAnsi"/>
          <w:sz w:val="22"/>
          <w:szCs w:val="22"/>
        </w:rPr>
      </w:pPr>
      <w:r w:rsidRPr="00C138FD">
        <w:rPr>
          <w:rFonts w:asciiTheme="minorHAnsi" w:hAnsiTheme="minorHAnsi"/>
          <w:sz w:val="22"/>
          <w:szCs w:val="22"/>
        </w:rPr>
        <w:t>Naročnik si pridržuje pravico do preveritve verodostojnosti predloženih listin/dokazil.</w:t>
      </w:r>
    </w:p>
    <w:p w14:paraId="0F977FF2" w14:textId="35C83CBD" w:rsidR="00EA06F4" w:rsidRPr="00C138FD" w:rsidRDefault="00E56110" w:rsidP="00E56110">
      <w:pPr>
        <w:spacing w:after="120"/>
        <w:jc w:val="both"/>
        <w:rPr>
          <w:rFonts w:ascii="Calibri" w:hAnsi="Calibri" w:cs="Calibri"/>
          <w:sz w:val="22"/>
          <w:szCs w:val="22"/>
        </w:rPr>
      </w:pPr>
      <w:r w:rsidRPr="00C138FD">
        <w:rPr>
          <w:rFonts w:ascii="Calibri" w:hAnsi="Calibri" w:cs="Calibri"/>
          <w:sz w:val="22"/>
          <w:szCs w:val="22"/>
        </w:rPr>
        <w:t>S predložitvijo ponudbe ponudnik potrdi, da sprejema naročnikove pogoje iz razpisne dokumentacije.</w:t>
      </w:r>
    </w:p>
    <w:p w14:paraId="53346114" w14:textId="62494D11" w:rsidR="00ED2674" w:rsidRPr="00E66BDC" w:rsidRDefault="008D21CE" w:rsidP="00ED2674">
      <w:pPr>
        <w:pStyle w:val="Noga"/>
        <w:spacing w:after="120"/>
        <w:jc w:val="both"/>
        <w:rPr>
          <w:rFonts w:asciiTheme="minorHAnsi" w:hAnsiTheme="minorHAnsi"/>
          <w:color w:val="255FAC"/>
          <w:sz w:val="22"/>
          <w:szCs w:val="22"/>
        </w:rPr>
      </w:pPr>
      <w:r w:rsidRPr="00E66BDC">
        <w:rPr>
          <w:rFonts w:asciiTheme="minorHAnsi" w:hAnsiTheme="minorHAnsi"/>
          <w:color w:val="255FAC"/>
          <w:sz w:val="22"/>
          <w:szCs w:val="22"/>
        </w:rPr>
        <w:t xml:space="preserve">IV.b NAČIN ODDAJE </w:t>
      </w:r>
      <w:r w:rsidR="002621DC" w:rsidRPr="00E66BDC">
        <w:rPr>
          <w:rFonts w:asciiTheme="minorHAnsi" w:hAnsiTheme="minorHAnsi"/>
          <w:color w:val="255FAC"/>
          <w:sz w:val="22"/>
          <w:szCs w:val="22"/>
        </w:rPr>
        <w:t>PONUDBE</w:t>
      </w:r>
      <w:r w:rsidR="002621DC" w:rsidRPr="00E66BDC">
        <w:rPr>
          <w:rStyle w:val="Sprotnaopomba-sklic"/>
          <w:rFonts w:asciiTheme="minorHAnsi" w:hAnsiTheme="minorHAnsi"/>
          <w:color w:val="255FAC"/>
          <w:sz w:val="22"/>
          <w:szCs w:val="22"/>
        </w:rPr>
        <w:footnoteReference w:id="8"/>
      </w:r>
    </w:p>
    <w:p w14:paraId="152FFEB4" w14:textId="77777777" w:rsidR="004358B6" w:rsidRPr="00C138FD" w:rsidRDefault="004358B6" w:rsidP="004358B6">
      <w:pPr>
        <w:pStyle w:val="Noga"/>
        <w:spacing w:after="120"/>
        <w:jc w:val="both"/>
        <w:rPr>
          <w:rFonts w:asciiTheme="minorHAnsi" w:hAnsiTheme="minorHAnsi"/>
          <w:sz w:val="22"/>
          <w:szCs w:val="22"/>
        </w:rPr>
      </w:pPr>
      <w:r w:rsidRPr="00C138FD">
        <w:rPr>
          <w:rFonts w:asciiTheme="minorHAnsi" w:hAnsiTheme="minorHAnsi"/>
          <w:sz w:val="22"/>
          <w:szCs w:val="22"/>
        </w:rPr>
        <w:t xml:space="preserve">Ponudnik mora ponudbo predložiti preko informacijskega sistema e-JN na spletnem naslovu </w:t>
      </w:r>
      <w:hyperlink r:id="rId12" w:history="1">
        <w:r w:rsidRPr="00C138FD">
          <w:rPr>
            <w:rStyle w:val="Hiperpovezava"/>
            <w:rFonts w:asciiTheme="minorHAnsi" w:hAnsiTheme="minorHAnsi"/>
            <w:sz w:val="22"/>
            <w:szCs w:val="22"/>
          </w:rPr>
          <w:t>https://ejn.gov.si/</w:t>
        </w:r>
      </w:hyperlink>
      <w:r w:rsidRPr="00C138F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3" w:history="1">
        <w:r w:rsidRPr="00C138FD">
          <w:rPr>
            <w:rStyle w:val="Hiperpovezava"/>
            <w:rFonts w:asciiTheme="minorHAnsi" w:hAnsiTheme="minorHAnsi"/>
            <w:sz w:val="22"/>
            <w:szCs w:val="22"/>
          </w:rPr>
          <w:t>https://ejn.gov.si/aktualno/vec-informacij-ponudniki.html</w:t>
        </w:r>
      </w:hyperlink>
      <w:r w:rsidRPr="00C138FD">
        <w:rPr>
          <w:rFonts w:asciiTheme="minorHAnsi" w:hAnsiTheme="minorHAnsi"/>
          <w:sz w:val="22"/>
          <w:szCs w:val="22"/>
        </w:rPr>
        <w:t xml:space="preserve"> pri spodaj prikazani povezavi</w:t>
      </w:r>
    </w:p>
    <w:p w14:paraId="6D4AFB2E" w14:textId="083B8731" w:rsidR="004358B6" w:rsidRPr="00C138FD" w:rsidRDefault="004358B6" w:rsidP="004358B6">
      <w:pPr>
        <w:pStyle w:val="Noga"/>
        <w:spacing w:after="120"/>
        <w:rPr>
          <w:rFonts w:asciiTheme="minorHAnsi" w:hAnsiTheme="minorHAnsi"/>
          <w:sz w:val="22"/>
          <w:szCs w:val="22"/>
        </w:rPr>
      </w:pPr>
      <w:r w:rsidRPr="00C138FD">
        <w:rPr>
          <w:rFonts w:asciiTheme="minorHAnsi" w:hAnsiTheme="minorHAnsi"/>
          <w:sz w:val="22"/>
          <w:szCs w:val="22"/>
        </w:rPr>
        <w:lastRenderedPageBreak/>
        <w:t xml:space="preserve">              </w:t>
      </w:r>
      <w:r w:rsidR="00773E0B" w:rsidRPr="00C138FD">
        <w:rPr>
          <w:rFonts w:asciiTheme="minorHAnsi" w:hAnsiTheme="minorHAnsi"/>
          <w:noProof/>
          <w:sz w:val="22"/>
          <w:szCs w:val="22"/>
        </w:rPr>
        <w:drawing>
          <wp:inline distT="0" distB="0" distL="0" distR="0" wp14:anchorId="2D5295D1" wp14:editId="544A474B">
            <wp:extent cx="5060315" cy="829310"/>
            <wp:effectExtent l="0" t="0" r="6985"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60315" cy="829310"/>
                    </a:xfrm>
                    <a:prstGeom prst="rect">
                      <a:avLst/>
                    </a:prstGeom>
                    <a:noFill/>
                  </pic:spPr>
                </pic:pic>
              </a:graphicData>
            </a:graphic>
          </wp:inline>
        </w:drawing>
      </w:r>
    </w:p>
    <w:p w14:paraId="709311F6" w14:textId="51AA9326" w:rsidR="004358B6" w:rsidRPr="00C138FD" w:rsidRDefault="004358B6" w:rsidP="004D552F">
      <w:pPr>
        <w:pStyle w:val="Noga"/>
        <w:spacing w:after="120"/>
        <w:jc w:val="both"/>
        <w:rPr>
          <w:rFonts w:asciiTheme="minorHAnsi" w:hAnsiTheme="minorHAnsi"/>
          <w:sz w:val="22"/>
          <w:szCs w:val="22"/>
        </w:rPr>
      </w:pPr>
      <w:r w:rsidRPr="00C138F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C138FD">
        <w:rPr>
          <w:rFonts w:asciiTheme="minorHAnsi" w:hAnsiTheme="minorHAnsi"/>
          <w:b/>
          <w:sz w:val="22"/>
          <w:szCs w:val="22"/>
        </w:rPr>
        <w:t>Uporabnik z dejanjem oddaje ponudbe izkaže in izjavi voljo v imenu ponudnika oddati zavezujočo ponudbo</w:t>
      </w:r>
      <w:r w:rsidRPr="00C138FD">
        <w:rPr>
          <w:rFonts w:asciiTheme="minorHAnsi" w:hAnsiTheme="minorHAnsi"/>
          <w:sz w:val="22"/>
          <w:szCs w:val="22"/>
        </w:rPr>
        <w:t xml:space="preserve"> (18. člen</w:t>
      </w:r>
      <w:r w:rsidR="00D63F94" w:rsidRPr="00C138FD">
        <w:rPr>
          <w:rFonts w:asciiTheme="minorHAnsi" w:hAnsiTheme="minorHAnsi"/>
          <w:sz w:val="22"/>
          <w:szCs w:val="22"/>
        </w:rPr>
        <w:t xml:space="preserve"> </w:t>
      </w:r>
      <w:r w:rsidR="002621DC" w:rsidRPr="00C138FD">
        <w:rPr>
          <w:rFonts w:asciiTheme="minorHAnsi" w:hAnsiTheme="minorHAnsi"/>
          <w:sz w:val="22"/>
          <w:szCs w:val="22"/>
        </w:rPr>
        <w:t>OZ</w:t>
      </w:r>
      <w:r w:rsidR="002621DC" w:rsidRPr="00C138FD">
        <w:rPr>
          <w:rFonts w:asciiTheme="minorHAnsi" w:hAnsiTheme="minorHAnsi"/>
          <w:i/>
          <w:sz w:val="22"/>
          <w:szCs w:val="22"/>
          <w:vertAlign w:val="superscript"/>
        </w:rPr>
        <w:footnoteReference w:id="9"/>
      </w:r>
      <w:r w:rsidRPr="00C138FD">
        <w:rPr>
          <w:rFonts w:asciiTheme="minorHAnsi" w:hAnsiTheme="minorHAnsi"/>
          <w:sz w:val="22"/>
          <w:szCs w:val="22"/>
        </w:rPr>
        <w:t xml:space="preserve">). </w:t>
      </w:r>
      <w:r w:rsidRPr="00C138FD">
        <w:rPr>
          <w:rFonts w:asciiTheme="minorHAnsi" w:hAnsiTheme="minorHAnsi"/>
          <w:b/>
          <w:sz w:val="22"/>
          <w:szCs w:val="22"/>
        </w:rPr>
        <w:t>Z oddajo ponudbe je le-ta zavezujoča za čas, naveden v ponudbi, razen če jo uporabnik ponudnika umakne ali spremeni pred potekom roka za oddajo ponudb.</w:t>
      </w:r>
    </w:p>
    <w:p w14:paraId="0473478A" w14:textId="4F39939C" w:rsidR="008D21CE" w:rsidRPr="00C138FD" w:rsidRDefault="004358B6" w:rsidP="00F04578">
      <w:pPr>
        <w:pStyle w:val="Noga"/>
        <w:spacing w:after="120"/>
        <w:rPr>
          <w:rFonts w:asciiTheme="minorHAnsi" w:hAnsiTheme="minorHAnsi"/>
          <w:b/>
          <w:sz w:val="22"/>
          <w:szCs w:val="22"/>
        </w:rPr>
      </w:pPr>
      <w:r w:rsidRPr="00C138FD">
        <w:rPr>
          <w:rFonts w:asciiTheme="minorHAnsi" w:hAnsiTheme="minorHAnsi"/>
          <w:b/>
          <w:sz w:val="22"/>
          <w:szCs w:val="22"/>
        </w:rPr>
        <w:t>Dostop do povezave za oddajo elektronske ponudbe v tem postopku javnega naročila je naveden v obvestilu o naročilu na portalu javnih naročil.</w:t>
      </w:r>
    </w:p>
    <w:p w14:paraId="37048650" w14:textId="57C56970" w:rsidR="008D21CE" w:rsidRPr="00E66BDC" w:rsidRDefault="008D21CE" w:rsidP="00ED2674">
      <w:pPr>
        <w:pStyle w:val="Noga"/>
        <w:spacing w:after="120"/>
        <w:jc w:val="both"/>
        <w:rPr>
          <w:rFonts w:asciiTheme="minorHAnsi" w:hAnsiTheme="minorHAnsi"/>
          <w:color w:val="255FAC"/>
          <w:sz w:val="22"/>
          <w:szCs w:val="22"/>
        </w:rPr>
      </w:pPr>
      <w:r w:rsidRPr="00E66BDC">
        <w:rPr>
          <w:rFonts w:asciiTheme="minorHAnsi" w:hAnsiTheme="minorHAnsi"/>
          <w:color w:val="255FAC"/>
          <w:sz w:val="22"/>
          <w:szCs w:val="22"/>
        </w:rPr>
        <w:t>IV.c ROK ZA ODDDAJO oz. PREJEM PONUDB, SPREMEMBE IN UMIK PONUDBE</w:t>
      </w:r>
    </w:p>
    <w:p w14:paraId="57182D96" w14:textId="609F7B2B" w:rsidR="00EC73F5" w:rsidRPr="006945E7" w:rsidRDefault="00EC73F5" w:rsidP="00EC73F5">
      <w:pPr>
        <w:pStyle w:val="Noga"/>
        <w:spacing w:after="120"/>
        <w:jc w:val="both"/>
        <w:rPr>
          <w:rFonts w:asciiTheme="minorHAnsi" w:hAnsiTheme="minorHAnsi"/>
          <w:sz w:val="22"/>
          <w:szCs w:val="22"/>
        </w:rPr>
      </w:pPr>
      <w:r w:rsidRPr="00C138FD">
        <w:rPr>
          <w:rFonts w:asciiTheme="minorHAnsi" w:hAnsiTheme="minorHAnsi"/>
          <w:sz w:val="22"/>
          <w:szCs w:val="22"/>
        </w:rPr>
        <w:t xml:space="preserve">Ponudba se šteje za pravočasno oddano oz. prejeto, če jo naročnik prejme preko informacijskega sistema e-JN </w:t>
      </w:r>
      <w:r w:rsidR="00F04578" w:rsidRPr="00C138FD">
        <w:rPr>
          <w:rFonts w:asciiTheme="minorHAnsi" w:hAnsiTheme="minorHAnsi"/>
          <w:b/>
          <w:sz w:val="22"/>
          <w:szCs w:val="22"/>
        </w:rPr>
        <w:t xml:space="preserve">najkasneje </w:t>
      </w:r>
      <w:r w:rsidR="00F04578" w:rsidRPr="006945E7">
        <w:rPr>
          <w:rFonts w:asciiTheme="minorHAnsi" w:hAnsiTheme="minorHAnsi"/>
          <w:b/>
          <w:sz w:val="22"/>
          <w:szCs w:val="22"/>
        </w:rPr>
        <w:t xml:space="preserve">do </w:t>
      </w:r>
      <w:r w:rsidR="006945E7" w:rsidRPr="006945E7">
        <w:rPr>
          <w:rFonts w:asciiTheme="minorHAnsi" w:hAnsiTheme="minorHAnsi"/>
          <w:b/>
          <w:sz w:val="22"/>
          <w:szCs w:val="22"/>
        </w:rPr>
        <w:t>19.</w:t>
      </w:r>
      <w:r w:rsidR="00F04578" w:rsidRPr="006945E7">
        <w:rPr>
          <w:rFonts w:asciiTheme="minorHAnsi" w:hAnsiTheme="minorHAnsi"/>
          <w:b/>
          <w:sz w:val="22"/>
          <w:szCs w:val="22"/>
        </w:rPr>
        <w:t xml:space="preserve"> </w:t>
      </w:r>
      <w:r w:rsidR="006945E7" w:rsidRPr="006945E7">
        <w:rPr>
          <w:rFonts w:asciiTheme="minorHAnsi" w:hAnsiTheme="minorHAnsi"/>
          <w:b/>
          <w:sz w:val="22"/>
          <w:szCs w:val="22"/>
        </w:rPr>
        <w:t xml:space="preserve">8. </w:t>
      </w:r>
      <w:r w:rsidR="00F04578" w:rsidRPr="006945E7">
        <w:rPr>
          <w:rFonts w:asciiTheme="minorHAnsi" w:hAnsiTheme="minorHAnsi"/>
          <w:b/>
          <w:sz w:val="22"/>
          <w:szCs w:val="22"/>
        </w:rPr>
        <w:t>202</w:t>
      </w:r>
      <w:r w:rsidR="004545A3" w:rsidRPr="006945E7">
        <w:rPr>
          <w:rFonts w:asciiTheme="minorHAnsi" w:hAnsiTheme="minorHAnsi"/>
          <w:b/>
          <w:sz w:val="22"/>
          <w:szCs w:val="22"/>
        </w:rPr>
        <w:t>6</w:t>
      </w:r>
      <w:r w:rsidR="00F04578" w:rsidRPr="006945E7">
        <w:rPr>
          <w:rFonts w:asciiTheme="minorHAnsi" w:hAnsiTheme="minorHAnsi"/>
          <w:b/>
          <w:sz w:val="22"/>
          <w:szCs w:val="22"/>
        </w:rPr>
        <w:t xml:space="preserve"> do 10:00 ure</w:t>
      </w:r>
      <w:r w:rsidRPr="006945E7">
        <w:rPr>
          <w:rFonts w:asciiTheme="minorHAnsi" w:hAnsiTheme="minorHAnsi"/>
          <w:sz w:val="22"/>
          <w:szCs w:val="22"/>
        </w:rPr>
        <w:t xml:space="preserve">. Za oddano ponudbo se šteje ponudba, ki je v informacijskem sistemu e-JN označena s statusom »ODDANO«. </w:t>
      </w:r>
      <w:bookmarkStart w:id="29" w:name="_Hlk44257768"/>
      <w:r w:rsidRPr="006945E7">
        <w:rPr>
          <w:rFonts w:asciiTheme="minorHAnsi" w:hAnsiTheme="minorHAnsi"/>
          <w:sz w:val="22"/>
          <w:szCs w:val="22"/>
        </w:rPr>
        <w:t>Po preteku roka za oddajo ponudb ponudbe ne bo več mogoče oddati.</w:t>
      </w:r>
    </w:p>
    <w:bookmarkEnd w:id="29"/>
    <w:p w14:paraId="54E1973A" w14:textId="5AAC3D0E" w:rsidR="00C65A17" w:rsidRPr="006945E7" w:rsidRDefault="00EC73F5" w:rsidP="00C65A17">
      <w:pPr>
        <w:pStyle w:val="Noga"/>
        <w:jc w:val="both"/>
        <w:rPr>
          <w:rFonts w:asciiTheme="minorHAnsi" w:hAnsiTheme="minorHAnsi"/>
          <w:sz w:val="22"/>
          <w:szCs w:val="22"/>
        </w:rPr>
      </w:pPr>
      <w:r w:rsidRPr="006945E7">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6945E7">
        <w:rPr>
          <w:rFonts w:asciiTheme="minorHAnsi" w:hAnsiTheme="minorHAnsi"/>
          <w:sz w:val="22"/>
          <w:szCs w:val="22"/>
        </w:rPr>
        <w:t xml:space="preserve"> </w:t>
      </w:r>
    </w:p>
    <w:p w14:paraId="1DC2F10D" w14:textId="104468B9" w:rsidR="008D21CE" w:rsidRPr="006945E7" w:rsidRDefault="008D21CE" w:rsidP="00F04578">
      <w:pPr>
        <w:pStyle w:val="Noga"/>
        <w:spacing w:before="120" w:after="120"/>
        <w:jc w:val="both"/>
        <w:rPr>
          <w:rFonts w:asciiTheme="minorHAnsi" w:hAnsiTheme="minorHAnsi"/>
          <w:color w:val="255FAC"/>
          <w:sz w:val="22"/>
          <w:szCs w:val="22"/>
        </w:rPr>
      </w:pPr>
      <w:r w:rsidRPr="006945E7">
        <w:rPr>
          <w:rFonts w:asciiTheme="minorHAnsi" w:hAnsiTheme="minorHAnsi"/>
          <w:color w:val="255FAC"/>
          <w:sz w:val="22"/>
          <w:szCs w:val="22"/>
        </w:rPr>
        <w:t>IV.d ODPIRANJE PONUDB</w:t>
      </w:r>
    </w:p>
    <w:p w14:paraId="17F0FB0A" w14:textId="7CD880FB" w:rsidR="002E4F2C" w:rsidRPr="00C138FD" w:rsidRDefault="002E4F2C" w:rsidP="002E4F2C">
      <w:pPr>
        <w:spacing w:after="120" w:line="260" w:lineRule="atLeast"/>
        <w:jc w:val="both"/>
        <w:rPr>
          <w:rFonts w:asciiTheme="minorHAnsi" w:eastAsia="Calibri" w:hAnsiTheme="minorHAnsi" w:cs="Times New Roman"/>
          <w:sz w:val="22"/>
          <w:szCs w:val="22"/>
          <w:lang w:eastAsia="en-US"/>
        </w:rPr>
      </w:pPr>
      <w:r w:rsidRPr="006945E7">
        <w:rPr>
          <w:rFonts w:asciiTheme="minorHAnsi" w:eastAsia="Calibri" w:hAnsiTheme="minorHAnsi" w:cs="Times New Roman"/>
          <w:sz w:val="22"/>
          <w:szCs w:val="22"/>
          <w:lang w:eastAsia="en-US"/>
        </w:rPr>
        <w:t xml:space="preserve">Odpiranje ponudb bo potekalo avtomatično v informacijskem sistemu e-JN dne </w:t>
      </w:r>
      <w:r w:rsidR="006945E7" w:rsidRPr="006945E7">
        <w:rPr>
          <w:rFonts w:asciiTheme="minorHAnsi" w:eastAsia="Calibri" w:hAnsiTheme="minorHAnsi" w:cs="Times New Roman"/>
          <w:sz w:val="22"/>
          <w:szCs w:val="22"/>
          <w:lang w:eastAsia="en-US"/>
        </w:rPr>
        <w:t>19</w:t>
      </w:r>
      <w:r w:rsidRPr="006945E7">
        <w:rPr>
          <w:rFonts w:asciiTheme="minorHAnsi" w:eastAsia="Calibri" w:hAnsiTheme="minorHAnsi" w:cs="Times New Roman"/>
          <w:b/>
          <w:bCs/>
          <w:sz w:val="22"/>
          <w:szCs w:val="22"/>
          <w:lang w:eastAsia="en-US"/>
        </w:rPr>
        <w:t xml:space="preserve">. </w:t>
      </w:r>
      <w:r w:rsidR="006945E7" w:rsidRPr="006945E7">
        <w:rPr>
          <w:rFonts w:asciiTheme="minorHAnsi" w:eastAsia="Calibri" w:hAnsiTheme="minorHAnsi" w:cs="Times New Roman"/>
          <w:b/>
          <w:bCs/>
          <w:sz w:val="22"/>
          <w:szCs w:val="22"/>
          <w:lang w:eastAsia="en-US"/>
        </w:rPr>
        <w:t>8</w:t>
      </w:r>
      <w:r w:rsidRPr="006945E7">
        <w:rPr>
          <w:rFonts w:asciiTheme="minorHAnsi" w:eastAsia="Calibri" w:hAnsiTheme="minorHAnsi" w:cs="Times New Roman"/>
          <w:b/>
          <w:bCs/>
          <w:sz w:val="22"/>
          <w:szCs w:val="22"/>
          <w:lang w:eastAsia="en-US"/>
        </w:rPr>
        <w:t>. 202</w:t>
      </w:r>
      <w:r w:rsidR="004545A3" w:rsidRPr="006945E7">
        <w:rPr>
          <w:rFonts w:asciiTheme="minorHAnsi" w:eastAsia="Calibri" w:hAnsiTheme="minorHAnsi" w:cs="Times New Roman"/>
          <w:b/>
          <w:bCs/>
          <w:sz w:val="22"/>
          <w:szCs w:val="22"/>
          <w:lang w:eastAsia="en-US"/>
        </w:rPr>
        <w:t>6</w:t>
      </w:r>
      <w:r w:rsidRPr="006945E7">
        <w:rPr>
          <w:rFonts w:asciiTheme="minorHAnsi" w:eastAsia="Calibri" w:hAnsiTheme="minorHAnsi" w:cs="Times New Roman"/>
          <w:b/>
          <w:bCs/>
          <w:sz w:val="22"/>
          <w:szCs w:val="22"/>
          <w:lang w:eastAsia="en-US"/>
        </w:rPr>
        <w:t xml:space="preserve"> in se bo začelo ob 14:00 uri</w:t>
      </w:r>
      <w:r w:rsidRPr="006945E7">
        <w:rPr>
          <w:rFonts w:asciiTheme="minorHAnsi" w:eastAsia="Calibri" w:hAnsiTheme="minorHAnsi" w:cs="Times New Roman"/>
          <w:sz w:val="22"/>
          <w:szCs w:val="22"/>
          <w:lang w:eastAsia="en-US"/>
        </w:rPr>
        <w:t xml:space="preserve"> v informacijskem sistemu e-JN.</w:t>
      </w:r>
      <w:r w:rsidRPr="00C138FD">
        <w:rPr>
          <w:rFonts w:asciiTheme="minorHAnsi" w:eastAsia="Calibri" w:hAnsiTheme="minorHAnsi" w:cs="Times New Roman"/>
          <w:sz w:val="22"/>
          <w:szCs w:val="22"/>
          <w:lang w:eastAsia="en-US"/>
        </w:rPr>
        <w:t xml:space="preserve"> </w:t>
      </w:r>
    </w:p>
    <w:p w14:paraId="604C8903" w14:textId="2DD56259" w:rsidR="00C65A17" w:rsidRPr="00C138FD" w:rsidRDefault="002E4F2C" w:rsidP="002E4F2C">
      <w:pPr>
        <w:spacing w:after="120" w:line="260" w:lineRule="atLeast"/>
        <w:jc w:val="both"/>
        <w:rPr>
          <w:rFonts w:asciiTheme="minorHAnsi" w:eastAsia="Calibri" w:hAnsiTheme="minorHAnsi" w:cs="Times New Roman"/>
          <w:sz w:val="22"/>
          <w:szCs w:val="22"/>
          <w:lang w:eastAsia="en-US"/>
        </w:rPr>
      </w:pPr>
      <w:r w:rsidRPr="00C138FD">
        <w:rPr>
          <w:rFonts w:asciiTheme="minorHAnsi" w:eastAsia="Calibri" w:hAnsiTheme="minorHAnsi" w:cs="Times New Roman"/>
          <w:sz w:val="22"/>
          <w:szCs w:val="22"/>
          <w:lang w:eastAsia="en-US"/>
        </w:rPr>
        <w:t xml:space="preserve">Odpiranje poteka tako, da </w:t>
      </w:r>
      <w:r w:rsidRPr="00C138FD">
        <w:rPr>
          <w:rFonts w:asciiTheme="minorHAnsi" w:eastAsia="Calibri" w:hAnsiTheme="minorHAnsi" w:cs="Times New Roman"/>
          <w:b/>
          <w:sz w:val="22"/>
          <w:szCs w:val="22"/>
          <w:lang w:eastAsia="en-US"/>
        </w:rPr>
        <w:t>informacijski sistem e-JN samodejno</w:t>
      </w:r>
      <w:r w:rsidRPr="00C138FD">
        <w:rPr>
          <w:rFonts w:asciiTheme="minorHAnsi" w:eastAsia="Calibri" w:hAnsiTheme="minorHAnsi" w:cs="Times New Roman"/>
          <w:sz w:val="22"/>
          <w:szCs w:val="22"/>
          <w:lang w:eastAsia="en-US"/>
        </w:rPr>
        <w:t xml:space="preserve"> ob uri, ki je določena za odpiranje ponudb, </w:t>
      </w:r>
      <w:r w:rsidRPr="00C138FD">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C138FD">
        <w:rPr>
          <w:rFonts w:asciiTheme="minorHAnsi" w:eastAsia="Calibri" w:hAnsiTheme="minorHAnsi" w:cs="Times New Roman"/>
          <w:sz w:val="22"/>
          <w:szCs w:val="22"/>
          <w:lang w:eastAsia="en-US"/>
        </w:rPr>
        <w:t>. Ponudniki, ki so oddali ponudbe, imajo te podatke v informacijskem sistemu e-JN na razpolago v razdelku »Zapisnik o odpiranju ponudb«</w:t>
      </w:r>
      <w:r w:rsidR="00EC73F5" w:rsidRPr="00C138FD">
        <w:rPr>
          <w:rFonts w:asciiTheme="minorHAnsi" w:eastAsia="Calibri" w:hAnsiTheme="minorHAnsi" w:cs="Times New Roman"/>
          <w:sz w:val="22"/>
          <w:szCs w:val="22"/>
          <w:lang w:eastAsia="en-US"/>
        </w:rPr>
        <w:t xml:space="preserve">. </w:t>
      </w:r>
    </w:p>
    <w:p w14:paraId="77D21777" w14:textId="77777777" w:rsidR="00C65A17" w:rsidRPr="00E66BDC" w:rsidRDefault="00C65A17" w:rsidP="00C65A17">
      <w:pPr>
        <w:spacing w:after="120"/>
        <w:jc w:val="both"/>
        <w:rPr>
          <w:rFonts w:asciiTheme="minorHAnsi" w:hAnsiTheme="minorHAnsi"/>
          <w:color w:val="255FAC"/>
          <w:sz w:val="22"/>
          <w:szCs w:val="22"/>
        </w:rPr>
      </w:pPr>
      <w:bookmarkStart w:id="30" w:name="_Hlk66967885"/>
      <w:r w:rsidRPr="00E66BDC">
        <w:rPr>
          <w:rFonts w:asciiTheme="minorHAnsi" w:hAnsiTheme="minorHAnsi"/>
          <w:color w:val="255FAC"/>
          <w:sz w:val="22"/>
          <w:szCs w:val="22"/>
        </w:rPr>
        <w:t>IV.e  DRUGE ZAHTEVE</w:t>
      </w:r>
    </w:p>
    <w:bookmarkEnd w:id="30"/>
    <w:p w14:paraId="51DB1CBA" w14:textId="77777777" w:rsidR="00C65A17" w:rsidRPr="00C138FD" w:rsidRDefault="00C65A17" w:rsidP="00C65A17">
      <w:pPr>
        <w:spacing w:after="120"/>
        <w:jc w:val="both"/>
        <w:rPr>
          <w:rFonts w:asciiTheme="minorHAnsi" w:hAnsiTheme="minorHAnsi"/>
          <w:sz w:val="22"/>
          <w:szCs w:val="22"/>
          <w:u w:val="single"/>
        </w:rPr>
      </w:pPr>
      <w:r w:rsidRPr="00C138FD">
        <w:rPr>
          <w:rFonts w:asciiTheme="minorHAnsi" w:hAnsiTheme="minorHAnsi"/>
          <w:sz w:val="22"/>
          <w:szCs w:val="22"/>
          <w:u w:val="single"/>
        </w:rPr>
        <w:t>JEZIK:</w:t>
      </w:r>
    </w:p>
    <w:p w14:paraId="58E70BAE" w14:textId="77777777" w:rsidR="00EC73F5" w:rsidRPr="00C138FD" w:rsidRDefault="00EC73F5" w:rsidP="00EC73F5">
      <w:pPr>
        <w:spacing w:after="120"/>
        <w:jc w:val="both"/>
        <w:rPr>
          <w:rFonts w:asciiTheme="minorHAnsi" w:hAnsiTheme="minorHAnsi"/>
          <w:sz w:val="22"/>
          <w:szCs w:val="22"/>
        </w:rPr>
      </w:pPr>
      <w:r w:rsidRPr="00C138FD">
        <w:rPr>
          <w:rFonts w:asciiTheme="minorHAnsi" w:hAnsiTheme="minorHAnsi"/>
          <w:b/>
          <w:bCs/>
          <w:sz w:val="22"/>
          <w:szCs w:val="22"/>
        </w:rPr>
        <w:t>Ponudba na obveznih obrazcih, določenih v razdelku IV.a tega povabila, mora biti podana v slovenskem jeziku.</w:t>
      </w:r>
      <w:r w:rsidRPr="00C138FD">
        <w:rPr>
          <w:rFonts w:asciiTheme="minorHAnsi" w:hAnsiTheme="minorHAnsi"/>
          <w:sz w:val="22"/>
          <w:szCs w:val="22"/>
        </w:rPr>
        <w:t xml:space="preserve"> Ostala ponudbena dokumentacija je lahko tudi v tujem jeziku. Na zahtevo naročnika mora ponudnik v roku, ki mu ga določi naročnik in ne znaša več kot 5 delovnih dni, na lastne stroške predložiti </w:t>
      </w:r>
      <w:r w:rsidRPr="00C138FD">
        <w:rPr>
          <w:rFonts w:asciiTheme="minorHAnsi" w:hAnsiTheme="minorHAnsi"/>
          <w:sz w:val="22"/>
          <w:szCs w:val="22"/>
          <w:u w:val="single"/>
        </w:rPr>
        <w:t>prevod</w:t>
      </w:r>
      <w:r w:rsidRPr="00C138FD">
        <w:rPr>
          <w:rFonts w:asciiTheme="minorHAnsi" w:hAnsiTheme="minorHAnsi"/>
          <w:sz w:val="22"/>
          <w:szCs w:val="22"/>
        </w:rPr>
        <w:t xml:space="preserve"> v slovenskem jeziku.</w:t>
      </w:r>
    </w:p>
    <w:p w14:paraId="45266389" w14:textId="62F10B75" w:rsidR="00313D2C" w:rsidRPr="00C138FD" w:rsidRDefault="00EC73F5" w:rsidP="002E4F2C">
      <w:pPr>
        <w:spacing w:after="120"/>
        <w:jc w:val="both"/>
        <w:rPr>
          <w:rFonts w:asciiTheme="minorHAnsi" w:hAnsiTheme="minorHAnsi"/>
          <w:sz w:val="22"/>
          <w:szCs w:val="22"/>
        </w:rPr>
      </w:pPr>
      <w:r w:rsidRPr="00C138FD">
        <w:rPr>
          <w:rFonts w:asciiTheme="minorHAnsi" w:hAnsiTheme="minorHAnsi"/>
          <w:sz w:val="22"/>
          <w:szCs w:val="22"/>
        </w:rPr>
        <w:t>Komunikacija s ponudniki je izključno v slovenskem jeziku, če naročnik za vsak posamezen primer ne privoli v kaj drugega.</w:t>
      </w:r>
    </w:p>
    <w:p w14:paraId="02C0ABB5" w14:textId="77777777" w:rsidR="00EC73F5" w:rsidRPr="00C138FD" w:rsidRDefault="00EC73F5" w:rsidP="00EC73F5">
      <w:pPr>
        <w:spacing w:after="120"/>
        <w:jc w:val="both"/>
        <w:rPr>
          <w:rFonts w:asciiTheme="minorHAnsi" w:hAnsiTheme="minorHAnsi"/>
          <w:sz w:val="22"/>
          <w:szCs w:val="22"/>
          <w:u w:val="single"/>
        </w:rPr>
      </w:pPr>
      <w:r w:rsidRPr="00C138FD">
        <w:rPr>
          <w:rFonts w:asciiTheme="minorHAnsi" w:hAnsiTheme="minorHAnsi"/>
          <w:sz w:val="22"/>
          <w:szCs w:val="22"/>
          <w:u w:val="single"/>
        </w:rPr>
        <w:t>SKUPNA PONUDBA:</w:t>
      </w:r>
    </w:p>
    <w:p w14:paraId="4C1110E8" w14:textId="0497018A" w:rsidR="002E4F2C" w:rsidRPr="00C138FD" w:rsidRDefault="002E4F2C" w:rsidP="002E4F2C">
      <w:pPr>
        <w:spacing w:after="120"/>
        <w:jc w:val="both"/>
        <w:rPr>
          <w:rFonts w:asciiTheme="minorHAnsi" w:hAnsiTheme="minorHAnsi"/>
          <w:sz w:val="22"/>
          <w:szCs w:val="22"/>
        </w:rPr>
      </w:pPr>
      <w:r w:rsidRPr="00C138FD">
        <w:rPr>
          <w:rFonts w:asciiTheme="minorHAnsi" w:hAnsiTheme="minorHAnsi"/>
          <w:sz w:val="22"/>
          <w:szCs w:val="22"/>
        </w:rPr>
        <w:t xml:space="preserve">Pri tem naročilu je dovoljena skupna ponudba skupine izvajalcev (dva ali več partnerjev (soponudnikov)), kar </w:t>
      </w:r>
      <w:r w:rsidRPr="00C138FD">
        <w:rPr>
          <w:rFonts w:asciiTheme="minorHAnsi" w:hAnsiTheme="minorHAnsi"/>
          <w:i/>
          <w:iCs/>
          <w:sz w:val="22"/>
          <w:szCs w:val="22"/>
        </w:rPr>
        <w:t>poslovodeči</w:t>
      </w:r>
      <w:r w:rsidRPr="00C138FD">
        <w:rPr>
          <w:rFonts w:asciiTheme="minorHAnsi" w:hAnsiTheme="minorHAnsi"/>
          <w:sz w:val="22"/>
          <w:szCs w:val="22"/>
        </w:rPr>
        <w:t xml:space="preserve"> ponudnik</w:t>
      </w:r>
      <w:r w:rsidRPr="00C138FD">
        <w:rPr>
          <w:rFonts w:asciiTheme="minorHAnsi" w:hAnsiTheme="minorHAnsi"/>
          <w:sz w:val="22"/>
          <w:szCs w:val="22"/>
          <w:vertAlign w:val="superscript"/>
        </w:rPr>
        <w:footnoteReference w:id="10"/>
      </w:r>
      <w:r w:rsidRPr="00C138FD">
        <w:rPr>
          <w:rFonts w:asciiTheme="minorHAnsi" w:hAnsiTheme="minorHAnsi"/>
          <w:sz w:val="22"/>
          <w:szCs w:val="22"/>
        </w:rPr>
        <w:t xml:space="preserve"> ustrezno označi v obrazcu </w:t>
      </w:r>
      <w:r w:rsidR="00140812" w:rsidRPr="00C138FD">
        <w:rPr>
          <w:rFonts w:asciiTheme="minorHAnsi" w:hAnsiTheme="minorHAnsi"/>
          <w:sz w:val="22"/>
          <w:szCs w:val="22"/>
        </w:rPr>
        <w:t>N</w:t>
      </w:r>
      <w:r w:rsidRPr="00C138FD">
        <w:rPr>
          <w:rFonts w:asciiTheme="minorHAnsi" w:hAnsiTheme="minorHAnsi"/>
          <w:sz w:val="22"/>
          <w:szCs w:val="22"/>
        </w:rPr>
        <w:t xml:space="preserve">-1 </w:t>
      </w:r>
      <w:r w:rsidRPr="00C138FD">
        <w:rPr>
          <w:rFonts w:asciiTheme="minorHAnsi" w:hAnsiTheme="minorHAnsi"/>
          <w:b/>
          <w:bCs/>
          <w:sz w:val="22"/>
          <w:szCs w:val="22"/>
        </w:rPr>
        <w:t>»Prijava k sodelovanju</w:t>
      </w:r>
      <w:r w:rsidRPr="00C138FD">
        <w:rPr>
          <w:rFonts w:asciiTheme="minorHAnsi" w:hAnsiTheme="minorHAnsi"/>
          <w:b/>
          <w:sz w:val="22"/>
          <w:szCs w:val="22"/>
        </w:rPr>
        <w:t>«</w:t>
      </w:r>
      <w:r w:rsidRPr="00C138FD">
        <w:rPr>
          <w:rFonts w:asciiTheme="minorHAnsi" w:hAnsiTheme="minorHAnsi"/>
          <w:sz w:val="22"/>
          <w:szCs w:val="22"/>
        </w:rPr>
        <w:t xml:space="preserve"> ter za vsakega ostalega partnerja (soponudnika) v ponudbi predloži ustrezen obrazec </w:t>
      </w:r>
      <w:r w:rsidR="00140812" w:rsidRPr="00C138FD">
        <w:rPr>
          <w:rFonts w:asciiTheme="minorHAnsi" w:hAnsiTheme="minorHAnsi"/>
          <w:sz w:val="22"/>
          <w:szCs w:val="22"/>
        </w:rPr>
        <w:t>N</w:t>
      </w:r>
      <w:r w:rsidRPr="00C138FD">
        <w:rPr>
          <w:rFonts w:asciiTheme="minorHAnsi" w:hAnsiTheme="minorHAnsi"/>
          <w:sz w:val="22"/>
          <w:szCs w:val="22"/>
        </w:rPr>
        <w:t xml:space="preserve">-2 </w:t>
      </w:r>
      <w:r w:rsidRPr="00C138FD">
        <w:rPr>
          <w:rFonts w:asciiTheme="minorHAnsi" w:hAnsiTheme="minorHAnsi"/>
          <w:b/>
          <w:bCs/>
          <w:sz w:val="22"/>
          <w:szCs w:val="22"/>
        </w:rPr>
        <w:t>»Prijava drugih udeležencev</w:t>
      </w:r>
      <w:r w:rsidRPr="00C138FD">
        <w:rPr>
          <w:rFonts w:asciiTheme="minorHAnsi" w:hAnsiTheme="minorHAnsi"/>
          <w:b/>
          <w:sz w:val="22"/>
          <w:szCs w:val="22"/>
        </w:rPr>
        <w:t>«</w:t>
      </w:r>
      <w:r w:rsidRPr="00C138FD">
        <w:rPr>
          <w:rFonts w:asciiTheme="minorHAnsi" w:hAnsiTheme="minorHAnsi"/>
          <w:sz w:val="22"/>
          <w:szCs w:val="22"/>
        </w:rPr>
        <w:t xml:space="preserve"> in druge zahtevane dokumente.</w:t>
      </w:r>
    </w:p>
    <w:p w14:paraId="45C27C95" w14:textId="77777777" w:rsidR="002E4F2C" w:rsidRPr="00C138FD" w:rsidRDefault="002E4F2C" w:rsidP="002E4F2C">
      <w:pPr>
        <w:spacing w:after="120"/>
        <w:jc w:val="both"/>
        <w:rPr>
          <w:rFonts w:asciiTheme="minorHAnsi" w:hAnsiTheme="minorHAnsi"/>
          <w:b/>
          <w:sz w:val="22"/>
          <w:szCs w:val="22"/>
        </w:rPr>
      </w:pPr>
      <w:r w:rsidRPr="00C138FD">
        <w:rPr>
          <w:rFonts w:asciiTheme="minorHAnsi" w:hAnsiTheme="minorHAnsi"/>
          <w:b/>
          <w:sz w:val="22"/>
          <w:szCs w:val="22"/>
        </w:rPr>
        <w:lastRenderedPageBreak/>
        <w:t>Glede razlogov za izključitev in izpolnjevanja pogojev za sodelovanje v primeru skupne ponudbe glej razdelka II.a in II.b tega povabila.</w:t>
      </w:r>
    </w:p>
    <w:p w14:paraId="533A9407" w14:textId="19BF0049" w:rsidR="00EC73F5" w:rsidRPr="00C138FD" w:rsidRDefault="002E4F2C" w:rsidP="002E4F2C">
      <w:pPr>
        <w:spacing w:after="120"/>
        <w:jc w:val="both"/>
        <w:rPr>
          <w:rFonts w:asciiTheme="minorHAnsi" w:hAnsiTheme="minorHAnsi"/>
          <w:b/>
          <w:sz w:val="22"/>
          <w:szCs w:val="22"/>
        </w:rPr>
      </w:pPr>
      <w:r w:rsidRPr="00C138FD">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094DA1EB" w14:textId="77777777" w:rsidR="00EC73F5" w:rsidRPr="00C138FD" w:rsidRDefault="00EC73F5" w:rsidP="00EC73F5">
      <w:pPr>
        <w:pStyle w:val="Noga"/>
        <w:spacing w:after="120"/>
        <w:rPr>
          <w:rFonts w:asciiTheme="minorHAnsi" w:hAnsiTheme="minorHAnsi"/>
          <w:sz w:val="22"/>
          <w:szCs w:val="22"/>
          <w:u w:val="single"/>
        </w:rPr>
      </w:pPr>
      <w:r w:rsidRPr="00C138FD">
        <w:rPr>
          <w:rFonts w:asciiTheme="minorHAnsi" w:hAnsiTheme="minorHAnsi"/>
          <w:sz w:val="22"/>
          <w:szCs w:val="22"/>
          <w:u w:val="single"/>
        </w:rPr>
        <w:t>PODIZVAJALCI, DRUG NAČIN UPORABE ZMOGLJIVOSTI DRUGIH SUBJEKTOV:</w:t>
      </w:r>
    </w:p>
    <w:p w14:paraId="3292C95C" w14:textId="219C3243" w:rsidR="008D20B8" w:rsidRPr="00C138FD" w:rsidRDefault="008D20B8" w:rsidP="008D20B8">
      <w:pPr>
        <w:pStyle w:val="Noga"/>
        <w:spacing w:after="120"/>
        <w:jc w:val="both"/>
        <w:rPr>
          <w:rFonts w:asciiTheme="minorHAnsi" w:hAnsiTheme="minorHAnsi"/>
          <w:color w:val="000000" w:themeColor="text1"/>
          <w:sz w:val="22"/>
          <w:szCs w:val="22"/>
        </w:rPr>
      </w:pPr>
      <w:r w:rsidRPr="00C138FD">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574597" w:rsidRPr="00C138FD">
        <w:rPr>
          <w:rFonts w:asciiTheme="minorHAnsi" w:hAnsiTheme="minorHAnsi"/>
          <w:color w:val="000000" w:themeColor="text1"/>
          <w:sz w:val="22"/>
          <w:szCs w:val="22"/>
        </w:rPr>
        <w:t>N</w:t>
      </w:r>
      <w:r w:rsidRPr="00C138FD">
        <w:rPr>
          <w:rFonts w:asciiTheme="minorHAnsi" w:hAnsiTheme="minorHAnsi"/>
          <w:color w:val="000000" w:themeColor="text1"/>
          <w:sz w:val="22"/>
          <w:szCs w:val="22"/>
        </w:rPr>
        <w:t xml:space="preserve">-1 </w:t>
      </w:r>
      <w:r w:rsidRPr="00C138FD">
        <w:rPr>
          <w:rFonts w:asciiTheme="minorHAnsi" w:hAnsiTheme="minorHAnsi"/>
          <w:b/>
          <w:bCs/>
          <w:sz w:val="22"/>
          <w:szCs w:val="22"/>
        </w:rPr>
        <w:t>»</w:t>
      </w:r>
      <w:r w:rsidRPr="00C138FD">
        <w:rPr>
          <w:rFonts w:asciiTheme="minorHAnsi" w:hAnsiTheme="minorHAnsi"/>
          <w:b/>
          <w:bCs/>
          <w:color w:val="000000" w:themeColor="text1"/>
          <w:sz w:val="22"/>
          <w:szCs w:val="22"/>
        </w:rPr>
        <w:t>Prijava k sodelovanju</w:t>
      </w:r>
      <w:r w:rsidRPr="00C138FD">
        <w:rPr>
          <w:rFonts w:asciiTheme="minorHAnsi" w:hAnsiTheme="minorHAnsi"/>
          <w:b/>
          <w:sz w:val="22"/>
          <w:szCs w:val="22"/>
        </w:rPr>
        <w:t>«</w:t>
      </w:r>
      <w:r w:rsidRPr="00C138FD">
        <w:rPr>
          <w:rFonts w:asciiTheme="minorHAnsi" w:hAnsiTheme="minorHAnsi"/>
          <w:color w:val="000000" w:themeColor="text1"/>
          <w:sz w:val="22"/>
          <w:szCs w:val="22"/>
        </w:rPr>
        <w:t xml:space="preserve"> ter za vsakega podizvajalca in drug subjekt v ponudbi predloži ustrezen obrazec </w:t>
      </w:r>
      <w:r w:rsidR="00574597" w:rsidRPr="00C138FD">
        <w:rPr>
          <w:rFonts w:asciiTheme="minorHAnsi" w:hAnsiTheme="minorHAnsi"/>
          <w:color w:val="000000" w:themeColor="text1"/>
          <w:sz w:val="22"/>
          <w:szCs w:val="22"/>
        </w:rPr>
        <w:t>N</w:t>
      </w:r>
      <w:r w:rsidRPr="00C138FD">
        <w:rPr>
          <w:rFonts w:asciiTheme="minorHAnsi" w:hAnsiTheme="minorHAnsi"/>
          <w:color w:val="000000" w:themeColor="text1"/>
          <w:sz w:val="22"/>
          <w:szCs w:val="22"/>
        </w:rPr>
        <w:t xml:space="preserve">-2 </w:t>
      </w:r>
      <w:r w:rsidRPr="00C138FD">
        <w:rPr>
          <w:rFonts w:asciiTheme="minorHAnsi" w:hAnsiTheme="minorHAnsi"/>
          <w:b/>
          <w:bCs/>
          <w:sz w:val="22"/>
          <w:szCs w:val="22"/>
        </w:rPr>
        <w:t>»</w:t>
      </w:r>
      <w:r w:rsidRPr="00C138FD">
        <w:rPr>
          <w:rFonts w:asciiTheme="minorHAnsi" w:hAnsiTheme="minorHAnsi"/>
          <w:b/>
          <w:bCs/>
          <w:color w:val="000000" w:themeColor="text1"/>
          <w:sz w:val="22"/>
          <w:szCs w:val="22"/>
        </w:rPr>
        <w:t>Prijava drugih udeležencev</w:t>
      </w:r>
      <w:r w:rsidRPr="00C138FD">
        <w:rPr>
          <w:rFonts w:asciiTheme="minorHAnsi" w:hAnsiTheme="minorHAnsi"/>
          <w:b/>
          <w:sz w:val="22"/>
          <w:szCs w:val="22"/>
        </w:rPr>
        <w:t>«</w:t>
      </w:r>
      <w:r w:rsidRPr="00C138FD">
        <w:rPr>
          <w:rFonts w:asciiTheme="minorHAnsi" w:hAnsiTheme="minorHAnsi"/>
          <w:color w:val="000000" w:themeColor="text1"/>
          <w:sz w:val="22"/>
          <w:szCs w:val="22"/>
        </w:rPr>
        <w:t xml:space="preserve"> in druge zahtevane dokumente</w:t>
      </w:r>
      <w:r w:rsidRPr="00C138FD">
        <w:rPr>
          <w:rFonts w:asciiTheme="minorHAnsi" w:hAnsiTheme="minorHAnsi"/>
          <w:sz w:val="22"/>
          <w:szCs w:val="22"/>
        </w:rPr>
        <w:t>.</w:t>
      </w:r>
    </w:p>
    <w:p w14:paraId="4443A0D8" w14:textId="77777777" w:rsidR="008D20B8" w:rsidRPr="00C138FD" w:rsidRDefault="008D20B8" w:rsidP="008D20B8">
      <w:pPr>
        <w:pStyle w:val="Noga"/>
        <w:spacing w:after="120"/>
        <w:jc w:val="both"/>
        <w:rPr>
          <w:rFonts w:asciiTheme="minorHAnsi" w:hAnsiTheme="minorHAnsi"/>
          <w:b/>
          <w:color w:val="000000" w:themeColor="text1"/>
          <w:sz w:val="22"/>
          <w:szCs w:val="22"/>
        </w:rPr>
      </w:pPr>
      <w:r w:rsidRPr="00C138FD">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717E50D0" w14:textId="77777777" w:rsidR="008D20B8" w:rsidRPr="00C138FD" w:rsidRDefault="008D20B8" w:rsidP="008D20B8">
      <w:pPr>
        <w:pStyle w:val="Noga"/>
        <w:spacing w:after="120"/>
        <w:jc w:val="both"/>
        <w:rPr>
          <w:rFonts w:asciiTheme="minorHAnsi" w:hAnsiTheme="minorHAnsi"/>
          <w:color w:val="000000" w:themeColor="text1"/>
          <w:sz w:val="22"/>
          <w:szCs w:val="22"/>
        </w:rPr>
      </w:pPr>
      <w:r w:rsidRPr="00C138FD">
        <w:rPr>
          <w:rFonts w:asciiTheme="minorHAnsi" w:hAnsiTheme="minorHAnsi"/>
          <w:b/>
          <w:bCs/>
          <w:color w:val="000000" w:themeColor="text1"/>
          <w:sz w:val="22"/>
          <w:szCs w:val="22"/>
        </w:rPr>
        <w:t>Če podizvajalec zahteva neposredno plačilo s strani naročnika</w:t>
      </w:r>
      <w:r w:rsidRPr="00C138FD">
        <w:rPr>
          <w:rFonts w:asciiTheme="minorHAnsi" w:hAnsiTheme="minorHAnsi"/>
          <w:color w:val="000000" w:themeColor="text1"/>
          <w:sz w:val="22"/>
          <w:szCs w:val="22"/>
        </w:rPr>
        <w:t xml:space="preserve">, mora ponudnik v ponudbi </w:t>
      </w:r>
      <w:r w:rsidRPr="00C138FD">
        <w:rPr>
          <w:rFonts w:asciiTheme="minorHAnsi" w:hAnsiTheme="minorHAnsi"/>
          <w:b/>
          <w:bCs/>
          <w:color w:val="000000" w:themeColor="text1"/>
          <w:sz w:val="22"/>
          <w:szCs w:val="22"/>
        </w:rPr>
        <w:t>priložiti zahtevo podizvajalca za neposredno plačilo (podpisana lastna izjava podizvajalca)</w:t>
      </w:r>
      <w:r w:rsidRPr="00C138FD">
        <w:rPr>
          <w:rFonts w:asciiTheme="minorHAnsi" w:hAnsiTheme="minorHAnsi"/>
          <w:color w:val="000000" w:themeColor="text1"/>
          <w:sz w:val="22"/>
          <w:szCs w:val="22"/>
        </w:rPr>
        <w:t>.</w:t>
      </w:r>
    </w:p>
    <w:p w14:paraId="15EF2D4E" w14:textId="77777777" w:rsidR="008D20B8" w:rsidRPr="00C138FD" w:rsidRDefault="008D20B8" w:rsidP="008D20B8">
      <w:pPr>
        <w:pStyle w:val="Noga"/>
        <w:jc w:val="both"/>
        <w:rPr>
          <w:rFonts w:asciiTheme="minorHAnsi" w:hAnsiTheme="minorHAnsi"/>
          <w:color w:val="000000" w:themeColor="text1"/>
          <w:sz w:val="22"/>
          <w:szCs w:val="22"/>
        </w:rPr>
      </w:pPr>
      <w:r w:rsidRPr="00C138FD">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360A76CC" w14:textId="77777777" w:rsidR="00EC73F5" w:rsidRPr="00C138FD" w:rsidRDefault="00EC73F5" w:rsidP="008D20B8">
      <w:pPr>
        <w:pStyle w:val="Noga"/>
        <w:spacing w:before="120" w:after="120"/>
        <w:jc w:val="both"/>
        <w:rPr>
          <w:rFonts w:asciiTheme="minorHAnsi" w:hAnsiTheme="minorHAnsi"/>
          <w:sz w:val="22"/>
          <w:szCs w:val="22"/>
          <w:u w:val="single"/>
        </w:rPr>
      </w:pPr>
      <w:r w:rsidRPr="00C138FD">
        <w:rPr>
          <w:rFonts w:asciiTheme="minorHAnsi" w:hAnsiTheme="minorHAnsi"/>
          <w:sz w:val="22"/>
          <w:szCs w:val="22"/>
          <w:u w:val="single"/>
        </w:rPr>
        <w:t>VARIANTNE IN OPCIJSKE PONUDBE:</w:t>
      </w:r>
    </w:p>
    <w:p w14:paraId="1B987330" w14:textId="593BE697" w:rsidR="00EC73F5" w:rsidRPr="00C138FD" w:rsidRDefault="00EC73F5" w:rsidP="008D20B8">
      <w:pPr>
        <w:pStyle w:val="Noga"/>
        <w:spacing w:after="120"/>
        <w:jc w:val="both"/>
        <w:rPr>
          <w:rFonts w:asciiTheme="minorHAnsi" w:hAnsiTheme="minorHAnsi"/>
          <w:sz w:val="22"/>
          <w:szCs w:val="22"/>
        </w:rPr>
      </w:pPr>
      <w:r w:rsidRPr="00C138FD">
        <w:rPr>
          <w:rFonts w:asciiTheme="minorHAnsi" w:hAnsiTheme="minorHAnsi"/>
          <w:sz w:val="22"/>
          <w:szCs w:val="22"/>
        </w:rPr>
        <w:t>Niso dopustne.</w:t>
      </w:r>
    </w:p>
    <w:p w14:paraId="4287B115" w14:textId="77777777" w:rsidR="00EC73F5" w:rsidRPr="00C138FD" w:rsidRDefault="00EC73F5" w:rsidP="00EC73F5">
      <w:pPr>
        <w:spacing w:after="120"/>
        <w:jc w:val="both"/>
        <w:rPr>
          <w:rFonts w:asciiTheme="minorHAnsi" w:hAnsiTheme="minorHAnsi"/>
          <w:sz w:val="22"/>
          <w:szCs w:val="22"/>
          <w:u w:val="single"/>
        </w:rPr>
      </w:pPr>
      <w:r w:rsidRPr="00C138FD">
        <w:rPr>
          <w:rFonts w:asciiTheme="minorHAnsi" w:hAnsiTheme="minorHAnsi"/>
          <w:sz w:val="22"/>
          <w:szCs w:val="22"/>
          <w:u w:val="single"/>
        </w:rPr>
        <w:t>VELJAVNOST PONUDBE:</w:t>
      </w:r>
    </w:p>
    <w:p w14:paraId="6AA158C1" w14:textId="02B4FE34" w:rsidR="00EC73F5" w:rsidRPr="00C138FD" w:rsidRDefault="00EC73F5" w:rsidP="00EC73F5">
      <w:pPr>
        <w:spacing w:after="120"/>
        <w:jc w:val="both"/>
        <w:rPr>
          <w:rFonts w:ascii="Calibri" w:hAnsi="Calibri" w:cs="Calibri"/>
          <w:b/>
          <w:sz w:val="22"/>
          <w:szCs w:val="22"/>
        </w:rPr>
      </w:pPr>
      <w:r w:rsidRPr="00C138FD">
        <w:rPr>
          <w:rFonts w:asciiTheme="minorHAnsi" w:hAnsiTheme="minorHAnsi"/>
          <w:sz w:val="22"/>
          <w:szCs w:val="22"/>
        </w:rPr>
        <w:t xml:space="preserve">Ponudba mora veljati do </w:t>
      </w:r>
      <w:r w:rsidR="00B21F39" w:rsidRPr="006945E7">
        <w:rPr>
          <w:rFonts w:asciiTheme="minorHAnsi" w:hAnsiTheme="minorHAnsi"/>
          <w:b/>
          <w:sz w:val="22"/>
          <w:szCs w:val="22"/>
        </w:rPr>
        <w:t>3</w:t>
      </w:r>
      <w:r w:rsidR="004545A3" w:rsidRPr="006945E7">
        <w:rPr>
          <w:rFonts w:asciiTheme="minorHAnsi" w:hAnsiTheme="minorHAnsi"/>
          <w:b/>
          <w:sz w:val="22"/>
          <w:szCs w:val="22"/>
        </w:rPr>
        <w:t>0</w:t>
      </w:r>
      <w:r w:rsidR="00396F75" w:rsidRPr="006945E7">
        <w:rPr>
          <w:rFonts w:asciiTheme="minorHAnsi" w:hAnsiTheme="minorHAnsi"/>
          <w:b/>
          <w:sz w:val="22"/>
          <w:szCs w:val="22"/>
        </w:rPr>
        <w:t>.</w:t>
      </w:r>
      <w:r w:rsidR="00434F87" w:rsidRPr="006945E7">
        <w:rPr>
          <w:rFonts w:asciiTheme="minorHAnsi" w:hAnsiTheme="minorHAnsi"/>
          <w:b/>
          <w:sz w:val="22"/>
          <w:szCs w:val="22"/>
        </w:rPr>
        <w:t xml:space="preserve"> </w:t>
      </w:r>
      <w:r w:rsidR="00A75F0D" w:rsidRPr="006945E7">
        <w:rPr>
          <w:rFonts w:asciiTheme="minorHAnsi" w:hAnsiTheme="minorHAnsi"/>
          <w:b/>
          <w:sz w:val="22"/>
          <w:szCs w:val="22"/>
        </w:rPr>
        <w:t>11</w:t>
      </w:r>
      <w:r w:rsidR="00396F75" w:rsidRPr="006945E7">
        <w:rPr>
          <w:rFonts w:asciiTheme="minorHAnsi" w:hAnsiTheme="minorHAnsi"/>
          <w:b/>
          <w:sz w:val="22"/>
          <w:szCs w:val="22"/>
        </w:rPr>
        <w:t>.</w:t>
      </w:r>
      <w:r w:rsidRPr="006945E7">
        <w:rPr>
          <w:rFonts w:asciiTheme="minorHAnsi" w:hAnsiTheme="minorHAnsi"/>
          <w:b/>
          <w:sz w:val="22"/>
          <w:szCs w:val="22"/>
        </w:rPr>
        <w:t xml:space="preserve"> </w:t>
      </w:r>
      <w:r w:rsidR="006966E1" w:rsidRPr="006945E7">
        <w:rPr>
          <w:rFonts w:asciiTheme="minorHAnsi" w:hAnsiTheme="minorHAnsi"/>
          <w:b/>
          <w:sz w:val="22"/>
          <w:szCs w:val="22"/>
        </w:rPr>
        <w:t>202</w:t>
      </w:r>
      <w:r w:rsidR="001768CE" w:rsidRPr="006945E7">
        <w:rPr>
          <w:rFonts w:asciiTheme="minorHAnsi" w:hAnsiTheme="minorHAnsi"/>
          <w:b/>
          <w:sz w:val="22"/>
          <w:szCs w:val="22"/>
        </w:rPr>
        <w:t>6</w:t>
      </w:r>
      <w:r w:rsidRPr="006945E7">
        <w:rPr>
          <w:rFonts w:asciiTheme="minorHAnsi" w:hAnsiTheme="minorHAnsi"/>
          <w:sz w:val="22"/>
          <w:szCs w:val="22"/>
        </w:rPr>
        <w:t>.</w:t>
      </w:r>
      <w:r w:rsidRPr="00C138FD">
        <w:rPr>
          <w:rFonts w:ascii="Calibri" w:hAnsi="Calibri" w:cs="Calibri"/>
          <w:b/>
          <w:sz w:val="22"/>
          <w:szCs w:val="22"/>
        </w:rPr>
        <w:t xml:space="preserve"> </w:t>
      </w:r>
    </w:p>
    <w:p w14:paraId="2E92052A" w14:textId="351EF2B2" w:rsidR="00EC73F5" w:rsidRPr="00C138FD" w:rsidRDefault="00EC73F5" w:rsidP="008D20B8">
      <w:pPr>
        <w:spacing w:after="120"/>
        <w:jc w:val="both"/>
        <w:rPr>
          <w:rFonts w:asciiTheme="minorHAnsi" w:hAnsiTheme="minorHAnsi"/>
          <w:color w:val="000000"/>
          <w:sz w:val="22"/>
          <w:szCs w:val="22"/>
        </w:rPr>
      </w:pPr>
      <w:r w:rsidRPr="00C138FD">
        <w:rPr>
          <w:rFonts w:asciiTheme="minorHAnsi" w:hAnsiTheme="minorHAnsi"/>
          <w:sz w:val="22"/>
          <w:szCs w:val="22"/>
        </w:rPr>
        <w:t>V izjem</w:t>
      </w:r>
      <w:r w:rsidRPr="00C138FD">
        <w:rPr>
          <w:rFonts w:asciiTheme="minorHAnsi" w:hAnsiTheme="minorHAnsi"/>
          <w:color w:val="000000"/>
          <w:sz w:val="22"/>
          <w:szCs w:val="22"/>
        </w:rPr>
        <w:t>nih okoliščinah (</w:t>
      </w:r>
      <w:r w:rsidRPr="00C138FD">
        <w:rPr>
          <w:rFonts w:asciiTheme="minorHAnsi" w:hAnsiTheme="minorHAnsi"/>
          <w:sz w:val="22"/>
          <w:szCs w:val="22"/>
        </w:rPr>
        <w:t xml:space="preserve">npr. podaljšanje postopka oddaje javnega naročila v primeru vložitve sredstva pravnega varstva) </w:t>
      </w:r>
      <w:r w:rsidRPr="00C138FD">
        <w:rPr>
          <w:rFonts w:asciiTheme="minorHAnsi" w:hAnsiTheme="minorHAnsi"/>
          <w:color w:val="000000"/>
          <w:sz w:val="22"/>
          <w:szCs w:val="22"/>
        </w:rPr>
        <w:t>lahko naročnik zahteva, da ponudniki podaljšajo čas veljavnosti svojih ponudb za določeno primerno dodatno obdobje.</w:t>
      </w:r>
    </w:p>
    <w:p w14:paraId="32DCDB33" w14:textId="77777777" w:rsidR="00EC73F5" w:rsidRPr="00C138FD" w:rsidRDefault="00EC73F5" w:rsidP="00EC73F5">
      <w:pPr>
        <w:spacing w:after="120"/>
        <w:jc w:val="both"/>
        <w:rPr>
          <w:rFonts w:asciiTheme="minorHAnsi" w:hAnsiTheme="minorHAnsi"/>
          <w:sz w:val="22"/>
          <w:szCs w:val="22"/>
          <w:u w:val="single"/>
        </w:rPr>
      </w:pPr>
      <w:r w:rsidRPr="00C138FD">
        <w:rPr>
          <w:rFonts w:asciiTheme="minorHAnsi" w:hAnsiTheme="minorHAnsi"/>
          <w:sz w:val="22"/>
          <w:szCs w:val="22"/>
          <w:u w:val="single"/>
        </w:rPr>
        <w:t>STROŠKI PONUDBE:</w:t>
      </w:r>
    </w:p>
    <w:p w14:paraId="15CFDB92" w14:textId="13239FD6" w:rsidR="00C059BC" w:rsidRPr="00C138FD" w:rsidRDefault="00EC73F5" w:rsidP="008D20B8">
      <w:pPr>
        <w:spacing w:after="120"/>
        <w:jc w:val="both"/>
        <w:rPr>
          <w:rFonts w:asciiTheme="minorHAnsi" w:hAnsiTheme="minorHAnsi"/>
          <w:sz w:val="22"/>
          <w:szCs w:val="22"/>
        </w:rPr>
      </w:pPr>
      <w:r w:rsidRPr="00C138FD">
        <w:rPr>
          <w:rFonts w:asciiTheme="minorHAnsi" w:hAnsiTheme="minorHAnsi"/>
          <w:sz w:val="22"/>
          <w:szCs w:val="22"/>
        </w:rPr>
        <w:t xml:space="preserve">Ponudnik nosi vse stroške, povezane s pripravo in predložitvijo ponudbe. </w:t>
      </w:r>
    </w:p>
    <w:p w14:paraId="7E3F6107" w14:textId="1810460C" w:rsidR="00C65A17" w:rsidRPr="00C138FD" w:rsidRDefault="00C65A17" w:rsidP="00C65A17">
      <w:pPr>
        <w:spacing w:after="120"/>
        <w:jc w:val="both"/>
        <w:rPr>
          <w:rFonts w:asciiTheme="minorHAnsi" w:hAnsiTheme="minorHAnsi"/>
          <w:sz w:val="22"/>
          <w:szCs w:val="22"/>
          <w:u w:val="single"/>
        </w:rPr>
      </w:pPr>
      <w:r w:rsidRPr="00C138FD">
        <w:rPr>
          <w:rFonts w:asciiTheme="minorHAnsi" w:hAnsiTheme="minorHAnsi"/>
          <w:sz w:val="22"/>
          <w:szCs w:val="22"/>
          <w:u w:val="single"/>
        </w:rPr>
        <w:t>PLAČILNI POGOJI, CENE IN DRUGI POGOJI IZVEDBE POSLA:</w:t>
      </w:r>
    </w:p>
    <w:p w14:paraId="720D47E1" w14:textId="77777777" w:rsidR="008D20B8" w:rsidRPr="00C138FD" w:rsidRDefault="008D20B8" w:rsidP="008D20B8">
      <w:pPr>
        <w:jc w:val="both"/>
        <w:rPr>
          <w:rFonts w:asciiTheme="minorHAnsi" w:hAnsiTheme="minorHAnsi"/>
          <w:color w:val="000000" w:themeColor="text1"/>
          <w:sz w:val="22"/>
          <w:szCs w:val="22"/>
        </w:rPr>
      </w:pPr>
      <w:bookmarkStart w:id="31" w:name="_Hlk34807310"/>
      <w:r w:rsidRPr="00C138FD">
        <w:rPr>
          <w:rFonts w:asciiTheme="minorHAnsi" w:hAnsiTheme="minorHAnsi"/>
          <w:color w:val="000000" w:themeColor="text1"/>
          <w:sz w:val="22"/>
          <w:szCs w:val="22"/>
        </w:rPr>
        <w:t>Razvidno iz obrazcev:</w:t>
      </w:r>
    </w:p>
    <w:bookmarkEnd w:id="31"/>
    <w:p w14:paraId="028B7BAD" w14:textId="351CEB78" w:rsidR="008D20B8" w:rsidRPr="00C138FD" w:rsidRDefault="008D20B8" w:rsidP="008D20B8">
      <w:pPr>
        <w:numPr>
          <w:ilvl w:val="0"/>
          <w:numId w:val="36"/>
        </w:numPr>
        <w:ind w:left="567" w:hanging="283"/>
        <w:jc w:val="both"/>
        <w:rPr>
          <w:rFonts w:asciiTheme="minorHAnsi" w:hAnsiTheme="minorHAnsi"/>
          <w:bCs/>
          <w:sz w:val="22"/>
          <w:szCs w:val="22"/>
        </w:rPr>
      </w:pPr>
      <w:r w:rsidRPr="00C138FD">
        <w:rPr>
          <w:rFonts w:asciiTheme="minorHAnsi" w:hAnsiTheme="minorHAnsi"/>
          <w:sz w:val="22"/>
          <w:szCs w:val="22"/>
        </w:rPr>
        <w:t xml:space="preserve">obrazec N-3 </w:t>
      </w:r>
      <w:r w:rsidRPr="00C138FD">
        <w:rPr>
          <w:rFonts w:asciiTheme="minorHAnsi" w:hAnsiTheme="minorHAnsi"/>
          <w:b/>
          <w:bCs/>
          <w:sz w:val="22"/>
          <w:szCs w:val="22"/>
        </w:rPr>
        <w:t>»Predračun«</w:t>
      </w:r>
      <w:r w:rsidRPr="00C138FD">
        <w:rPr>
          <w:rFonts w:asciiTheme="minorHAnsi" w:hAnsiTheme="minorHAnsi"/>
          <w:bCs/>
          <w:sz w:val="22"/>
          <w:szCs w:val="22"/>
        </w:rPr>
        <w:t>,</w:t>
      </w:r>
    </w:p>
    <w:p w14:paraId="3C1455EB" w14:textId="67BB5F2E" w:rsidR="008D20B8" w:rsidRPr="00C138FD" w:rsidRDefault="008D20B8" w:rsidP="008D20B8">
      <w:pPr>
        <w:numPr>
          <w:ilvl w:val="0"/>
          <w:numId w:val="36"/>
        </w:numPr>
        <w:ind w:left="567" w:hanging="283"/>
        <w:jc w:val="both"/>
        <w:rPr>
          <w:rFonts w:asciiTheme="minorHAnsi" w:hAnsiTheme="minorHAnsi"/>
          <w:bCs/>
          <w:sz w:val="22"/>
          <w:szCs w:val="22"/>
        </w:rPr>
      </w:pPr>
      <w:r w:rsidRPr="00C138FD">
        <w:rPr>
          <w:rFonts w:asciiTheme="minorHAnsi" w:hAnsiTheme="minorHAnsi"/>
          <w:bCs/>
          <w:sz w:val="22"/>
          <w:szCs w:val="22"/>
        </w:rPr>
        <w:t xml:space="preserve">obrazec N-5 </w:t>
      </w:r>
      <w:r w:rsidRPr="00C138FD">
        <w:rPr>
          <w:rFonts w:asciiTheme="minorHAnsi" w:hAnsiTheme="minorHAnsi"/>
          <w:b/>
          <w:sz w:val="22"/>
          <w:szCs w:val="22"/>
        </w:rPr>
        <w:t xml:space="preserve">»Tehnične specifikacije« </w:t>
      </w:r>
      <w:r w:rsidRPr="00C138FD">
        <w:rPr>
          <w:rFonts w:asciiTheme="minorHAnsi" w:hAnsiTheme="minorHAnsi"/>
          <w:sz w:val="22"/>
          <w:szCs w:val="22"/>
        </w:rPr>
        <w:t>in</w:t>
      </w:r>
    </w:p>
    <w:p w14:paraId="7330E971" w14:textId="7C2596CD" w:rsidR="008D20B8" w:rsidRPr="00C138FD" w:rsidRDefault="008D20B8" w:rsidP="008D20B8">
      <w:pPr>
        <w:numPr>
          <w:ilvl w:val="0"/>
          <w:numId w:val="36"/>
        </w:numPr>
        <w:ind w:left="567" w:hanging="283"/>
        <w:jc w:val="both"/>
        <w:rPr>
          <w:rFonts w:asciiTheme="minorHAnsi" w:hAnsiTheme="minorHAnsi"/>
          <w:bCs/>
          <w:sz w:val="22"/>
          <w:szCs w:val="22"/>
        </w:rPr>
      </w:pPr>
      <w:r w:rsidRPr="00C138FD">
        <w:rPr>
          <w:rFonts w:asciiTheme="minorHAnsi" w:hAnsiTheme="minorHAnsi"/>
          <w:sz w:val="22"/>
          <w:szCs w:val="22"/>
        </w:rPr>
        <w:t>obrazec N-</w:t>
      </w:r>
      <w:r w:rsidR="004545A3" w:rsidRPr="00C138FD">
        <w:rPr>
          <w:rFonts w:asciiTheme="minorHAnsi" w:hAnsiTheme="minorHAnsi"/>
          <w:sz w:val="22"/>
          <w:szCs w:val="22"/>
        </w:rPr>
        <w:t>6</w:t>
      </w:r>
      <w:r w:rsidRPr="00C138FD">
        <w:rPr>
          <w:rFonts w:asciiTheme="minorHAnsi" w:hAnsiTheme="minorHAnsi"/>
          <w:sz w:val="22"/>
          <w:szCs w:val="22"/>
        </w:rPr>
        <w:t xml:space="preserve"> »</w:t>
      </w:r>
      <w:r w:rsidRPr="00C138FD">
        <w:rPr>
          <w:rFonts w:asciiTheme="minorHAnsi" w:hAnsiTheme="minorHAnsi"/>
          <w:b/>
          <w:bCs/>
          <w:sz w:val="22"/>
          <w:szCs w:val="22"/>
        </w:rPr>
        <w:t>Vzorec pogodbe</w:t>
      </w:r>
      <w:r w:rsidRPr="00C138FD">
        <w:rPr>
          <w:rFonts w:asciiTheme="minorHAnsi" w:hAnsiTheme="minorHAnsi"/>
          <w:sz w:val="22"/>
          <w:szCs w:val="22"/>
        </w:rPr>
        <w:t>«.</w:t>
      </w:r>
    </w:p>
    <w:p w14:paraId="365B52F6" w14:textId="77777777" w:rsidR="008D20B8" w:rsidRPr="00C138FD" w:rsidRDefault="008D20B8" w:rsidP="008D20B8">
      <w:pPr>
        <w:ind w:left="567"/>
        <w:jc w:val="both"/>
        <w:rPr>
          <w:rFonts w:asciiTheme="minorHAnsi" w:hAnsiTheme="minorHAnsi"/>
          <w:bCs/>
          <w:sz w:val="22"/>
          <w:szCs w:val="22"/>
        </w:rPr>
      </w:pPr>
    </w:p>
    <w:p w14:paraId="4C0716D1" w14:textId="4DD411AF" w:rsidR="008D21CE" w:rsidRPr="00E66BDC" w:rsidRDefault="008D21CE" w:rsidP="00E66BDC">
      <w:pPr>
        <w:pStyle w:val="Naslov1"/>
        <w:shd w:val="clear" w:color="auto" w:fill="255FAC"/>
        <w:spacing w:before="0" w:after="120"/>
        <w:rPr>
          <w:rFonts w:asciiTheme="minorHAnsi" w:hAnsiTheme="minorHAnsi"/>
          <w:bCs/>
          <w:color w:val="FFFFFF" w:themeColor="background1"/>
          <w:sz w:val="22"/>
          <w:szCs w:val="22"/>
          <w:u w:val="single"/>
        </w:rPr>
      </w:pPr>
      <w:r w:rsidRPr="00E66BDC">
        <w:rPr>
          <w:rFonts w:asciiTheme="minorHAnsi" w:hAnsiTheme="minorHAnsi"/>
          <w:bCs/>
          <w:color w:val="FFFFFF" w:themeColor="background1"/>
          <w:sz w:val="22"/>
          <w:szCs w:val="22"/>
          <w:u w:val="single"/>
        </w:rPr>
        <w:t>V. POGAJANJA</w:t>
      </w:r>
    </w:p>
    <w:p w14:paraId="129E1095" w14:textId="0D55D36D" w:rsidR="00FF185C" w:rsidRPr="00C138FD" w:rsidRDefault="00FF185C" w:rsidP="00FF185C">
      <w:pPr>
        <w:jc w:val="both"/>
        <w:rPr>
          <w:rFonts w:asciiTheme="minorHAnsi" w:hAnsiTheme="minorHAnsi"/>
          <w:sz w:val="22"/>
          <w:szCs w:val="22"/>
        </w:rPr>
      </w:pPr>
      <w:r w:rsidRPr="00C138FD">
        <w:rPr>
          <w:rFonts w:asciiTheme="minorHAnsi" w:hAnsiTheme="minorHAnsi"/>
          <w:sz w:val="22"/>
          <w:szCs w:val="22"/>
        </w:rPr>
        <w:t xml:space="preserve">V postopek oddaje tega </w:t>
      </w:r>
      <w:r w:rsidR="00BA12A0" w:rsidRPr="00C138FD">
        <w:rPr>
          <w:rFonts w:asciiTheme="minorHAnsi" w:hAnsiTheme="minorHAnsi"/>
          <w:sz w:val="22"/>
          <w:szCs w:val="22"/>
        </w:rPr>
        <w:t xml:space="preserve">javnega </w:t>
      </w:r>
      <w:r w:rsidRPr="00C138FD">
        <w:rPr>
          <w:rFonts w:asciiTheme="minorHAnsi" w:hAnsiTheme="minorHAnsi"/>
          <w:sz w:val="22"/>
          <w:szCs w:val="22"/>
        </w:rPr>
        <w:t xml:space="preserve">naročila pogajanja NISO vključena. </w:t>
      </w:r>
    </w:p>
    <w:p w14:paraId="64E98FD1" w14:textId="77777777" w:rsidR="008D21CE" w:rsidRPr="00C138FD" w:rsidRDefault="008D21CE" w:rsidP="008D21CE">
      <w:pPr>
        <w:rPr>
          <w:b/>
          <w:bCs/>
          <w:sz w:val="22"/>
          <w:szCs w:val="22"/>
        </w:rPr>
      </w:pPr>
    </w:p>
    <w:p w14:paraId="5536C01B" w14:textId="6DC73E27" w:rsidR="008D21CE" w:rsidRPr="00E66BDC" w:rsidRDefault="008D21CE" w:rsidP="00E66BDC">
      <w:pPr>
        <w:pStyle w:val="Naslov1"/>
        <w:shd w:val="clear" w:color="auto" w:fill="255FAC"/>
        <w:spacing w:before="0" w:after="120"/>
        <w:rPr>
          <w:rFonts w:asciiTheme="minorHAnsi" w:hAnsiTheme="minorHAnsi"/>
          <w:bCs/>
          <w:color w:val="FFFFFF" w:themeColor="background1"/>
          <w:sz w:val="22"/>
          <w:szCs w:val="22"/>
          <w:u w:val="single"/>
        </w:rPr>
      </w:pPr>
      <w:r w:rsidRPr="00E66BDC">
        <w:rPr>
          <w:rFonts w:asciiTheme="minorHAnsi" w:hAnsiTheme="minorHAnsi"/>
          <w:bCs/>
          <w:color w:val="FFFFFF" w:themeColor="background1"/>
          <w:sz w:val="22"/>
          <w:szCs w:val="22"/>
          <w:u w:val="single"/>
        </w:rPr>
        <w:t>VI. FINANČNO ZAVAROVANJE</w:t>
      </w:r>
      <w:r w:rsidR="00394605" w:rsidRPr="00E66BDC">
        <w:rPr>
          <w:rFonts w:asciiTheme="minorHAnsi" w:hAnsiTheme="minorHAnsi"/>
          <w:bCs/>
          <w:color w:val="FFFFFF" w:themeColor="background1"/>
          <w:sz w:val="22"/>
          <w:szCs w:val="22"/>
          <w:u w:val="single"/>
        </w:rPr>
        <w:t xml:space="preserve"> </w:t>
      </w:r>
    </w:p>
    <w:p w14:paraId="4D90EDFE" w14:textId="05F8DE60" w:rsidR="008D21CE" w:rsidRPr="002549ED" w:rsidRDefault="00B55970" w:rsidP="008D21CE">
      <w:pPr>
        <w:jc w:val="both"/>
        <w:rPr>
          <w:rFonts w:asciiTheme="minorHAnsi" w:hAnsiTheme="minorHAnsi"/>
          <w:sz w:val="22"/>
          <w:szCs w:val="22"/>
        </w:rPr>
      </w:pPr>
      <w:r w:rsidRPr="00C138FD">
        <w:rPr>
          <w:rFonts w:asciiTheme="minorHAnsi" w:hAnsiTheme="minorHAnsi"/>
          <w:sz w:val="22"/>
          <w:szCs w:val="22"/>
        </w:rPr>
        <w:t>Zahtevano ni nobeno finančno zavarovanje.</w:t>
      </w:r>
    </w:p>
    <w:p w14:paraId="144ADAE6" w14:textId="77777777" w:rsidR="00B55970" w:rsidRPr="002549ED" w:rsidRDefault="00B55970" w:rsidP="008D21CE">
      <w:pPr>
        <w:jc w:val="both"/>
        <w:rPr>
          <w:rFonts w:asciiTheme="minorHAnsi" w:hAnsiTheme="minorHAnsi"/>
          <w:sz w:val="22"/>
          <w:szCs w:val="22"/>
        </w:rPr>
      </w:pPr>
    </w:p>
    <w:p w14:paraId="792D6A60" w14:textId="77777777" w:rsidR="004D1199" w:rsidRPr="00E66BDC" w:rsidRDefault="004D1199" w:rsidP="00E66BDC">
      <w:pPr>
        <w:pStyle w:val="Naslov1"/>
        <w:shd w:val="clear" w:color="auto" w:fill="255FAC"/>
        <w:spacing w:before="0" w:after="120"/>
        <w:rPr>
          <w:rFonts w:asciiTheme="minorHAnsi" w:hAnsiTheme="minorHAnsi"/>
          <w:bCs/>
          <w:color w:val="FFFFFF" w:themeColor="background1"/>
          <w:sz w:val="22"/>
          <w:szCs w:val="22"/>
          <w:u w:val="single"/>
        </w:rPr>
      </w:pPr>
      <w:bookmarkStart w:id="32" w:name="_Hlk1303192"/>
      <w:r w:rsidRPr="00E66BDC">
        <w:rPr>
          <w:rFonts w:asciiTheme="minorHAnsi" w:hAnsiTheme="minorHAnsi"/>
          <w:bCs/>
          <w:color w:val="FFFFFF" w:themeColor="background1"/>
          <w:sz w:val="22"/>
          <w:szCs w:val="22"/>
          <w:u w:val="single"/>
        </w:rPr>
        <w:t>VII. MERILO ZA IZBIRO</w:t>
      </w:r>
    </w:p>
    <w:bookmarkEnd w:id="32"/>
    <w:p w14:paraId="36DE7462" w14:textId="77777777" w:rsidR="00A36DF4" w:rsidRPr="00CE5204" w:rsidRDefault="00A36DF4" w:rsidP="00A36DF4">
      <w:pPr>
        <w:jc w:val="both"/>
        <w:rPr>
          <w:rFonts w:ascii="Calibri" w:hAnsi="Calibri" w:cs="Calibri"/>
          <w:sz w:val="22"/>
          <w:szCs w:val="22"/>
        </w:rPr>
      </w:pPr>
      <w:r w:rsidRPr="00CE5204">
        <w:rPr>
          <w:rFonts w:ascii="Calibri" w:hAnsi="Calibri" w:cs="Calibri"/>
          <w:sz w:val="22"/>
          <w:szCs w:val="22"/>
        </w:rPr>
        <w:t xml:space="preserve">Merilo za izbiro najugodnejše ponudbe je </w:t>
      </w:r>
      <w:r w:rsidRPr="00CE5204">
        <w:rPr>
          <w:rFonts w:ascii="Calibri" w:hAnsi="Calibri" w:cs="Calibri"/>
          <w:b/>
          <w:sz w:val="22"/>
          <w:szCs w:val="22"/>
        </w:rPr>
        <w:t>ekonomsko najugodnejša ponudba</w:t>
      </w:r>
      <w:r w:rsidRPr="00CE5204">
        <w:rPr>
          <w:rFonts w:ascii="Calibri" w:hAnsi="Calibri" w:cs="Calibri"/>
          <w:sz w:val="22"/>
          <w:szCs w:val="22"/>
        </w:rPr>
        <w:t>.</w:t>
      </w:r>
    </w:p>
    <w:p w14:paraId="0F23923F" w14:textId="77777777" w:rsidR="00A36DF4" w:rsidRPr="00CE5204" w:rsidRDefault="00A36DF4" w:rsidP="00A36DF4">
      <w:pPr>
        <w:spacing w:before="120"/>
        <w:jc w:val="both"/>
        <w:rPr>
          <w:rFonts w:asciiTheme="minorHAnsi" w:hAnsiTheme="minorHAnsi" w:cstheme="minorHAnsi"/>
          <w:sz w:val="22"/>
          <w:szCs w:val="22"/>
        </w:rPr>
      </w:pPr>
      <w:r w:rsidRPr="00CE5204">
        <w:rPr>
          <w:rFonts w:asciiTheme="minorHAnsi" w:hAnsiTheme="minorHAnsi" w:cstheme="minorHAnsi"/>
          <w:sz w:val="22"/>
          <w:szCs w:val="22"/>
        </w:rPr>
        <w:t>Ocenjevanje ponudb se opravi z upoštevanjem naslednjih meril:</w:t>
      </w:r>
    </w:p>
    <w:p w14:paraId="62AE28AB" w14:textId="0CE74E76" w:rsidR="00A36DF4" w:rsidRPr="00CE5204" w:rsidRDefault="00A36DF4" w:rsidP="00A36DF4">
      <w:pPr>
        <w:widowControl w:val="0"/>
        <w:numPr>
          <w:ilvl w:val="0"/>
          <w:numId w:val="39"/>
        </w:numPr>
        <w:suppressAutoHyphens/>
        <w:spacing w:after="60"/>
        <w:ind w:left="567" w:hanging="283"/>
        <w:rPr>
          <w:rFonts w:asciiTheme="minorHAnsi" w:eastAsia="Calibri" w:hAnsiTheme="minorHAnsi" w:cstheme="minorHAnsi"/>
          <w:kern w:val="1"/>
          <w:sz w:val="22"/>
          <w:szCs w:val="22"/>
          <w:lang w:val="en-GB" w:eastAsia="ar-SA"/>
        </w:rPr>
      </w:pPr>
      <w:r w:rsidRPr="00CE5204">
        <w:rPr>
          <w:rFonts w:asciiTheme="minorHAnsi" w:eastAsia="Calibri" w:hAnsiTheme="minorHAnsi" w:cstheme="minorHAnsi"/>
          <w:kern w:val="1"/>
          <w:sz w:val="22"/>
          <w:szCs w:val="22"/>
          <w:lang w:val="en-GB" w:eastAsia="ar-SA"/>
        </w:rPr>
        <w:t xml:space="preserve">Merilo 1 (M1): </w:t>
      </w:r>
      <w:bookmarkStart w:id="33" w:name="_Hlk210224846"/>
      <w:r w:rsidR="00EC596F">
        <w:rPr>
          <w:rFonts w:asciiTheme="minorHAnsi" w:eastAsia="Calibri" w:hAnsiTheme="minorHAnsi" w:cstheme="minorHAnsi"/>
          <w:b/>
          <w:bCs/>
          <w:kern w:val="1"/>
          <w:sz w:val="22"/>
          <w:szCs w:val="22"/>
          <w:lang w:val="en-GB" w:eastAsia="ar-SA"/>
        </w:rPr>
        <w:t>Cena</w:t>
      </w:r>
      <w:r w:rsidRPr="00CE5204">
        <w:rPr>
          <w:rFonts w:asciiTheme="minorHAnsi" w:eastAsia="Calibri" w:hAnsiTheme="minorHAnsi" w:cstheme="minorHAnsi"/>
          <w:b/>
          <w:bCs/>
          <w:kern w:val="1"/>
          <w:sz w:val="22"/>
          <w:szCs w:val="22"/>
          <w:lang w:val="en-GB" w:eastAsia="ar-SA"/>
        </w:rPr>
        <w:t xml:space="preserve"> (</w:t>
      </w:r>
      <w:r w:rsidR="00EC596F">
        <w:rPr>
          <w:rFonts w:asciiTheme="minorHAnsi" w:eastAsia="Calibri" w:hAnsiTheme="minorHAnsi" w:cstheme="minorHAnsi"/>
          <w:b/>
          <w:bCs/>
          <w:kern w:val="1"/>
          <w:sz w:val="22"/>
          <w:szCs w:val="22"/>
          <w:lang w:val="en-GB" w:eastAsia="ar-SA"/>
        </w:rPr>
        <w:t>do 91</w:t>
      </w:r>
      <w:r>
        <w:rPr>
          <w:rFonts w:asciiTheme="minorHAnsi" w:eastAsia="Calibri" w:hAnsiTheme="minorHAnsi" w:cstheme="minorHAnsi"/>
          <w:b/>
          <w:bCs/>
          <w:kern w:val="1"/>
          <w:sz w:val="22"/>
          <w:szCs w:val="22"/>
          <w:lang w:val="en-GB" w:eastAsia="ar-SA"/>
        </w:rPr>
        <w:t xml:space="preserve"> </w:t>
      </w:r>
      <w:r w:rsidRPr="00CE5204">
        <w:rPr>
          <w:rFonts w:asciiTheme="minorHAnsi" w:eastAsia="Calibri" w:hAnsiTheme="minorHAnsi" w:cstheme="minorHAnsi"/>
          <w:b/>
          <w:bCs/>
          <w:kern w:val="1"/>
          <w:sz w:val="22"/>
          <w:szCs w:val="22"/>
          <w:lang w:val="en-GB" w:eastAsia="ar-SA"/>
        </w:rPr>
        <w:t>točk)</w:t>
      </w:r>
      <w:bookmarkEnd w:id="33"/>
    </w:p>
    <w:p w14:paraId="353C1613" w14:textId="40F341BE" w:rsidR="00EC596F" w:rsidRPr="00EC596F" w:rsidRDefault="00A36DF4" w:rsidP="00EC596F">
      <w:pPr>
        <w:widowControl w:val="0"/>
        <w:numPr>
          <w:ilvl w:val="0"/>
          <w:numId w:val="39"/>
        </w:numPr>
        <w:suppressAutoHyphens/>
        <w:spacing w:after="120" w:line="276" w:lineRule="auto"/>
        <w:ind w:left="568" w:hanging="284"/>
        <w:rPr>
          <w:rFonts w:asciiTheme="minorHAnsi" w:hAnsiTheme="minorHAnsi" w:cstheme="minorHAnsi"/>
          <w:b/>
          <w:bCs/>
          <w:sz w:val="22"/>
          <w:szCs w:val="22"/>
        </w:rPr>
      </w:pPr>
      <w:r w:rsidRPr="00CE5204">
        <w:rPr>
          <w:rFonts w:asciiTheme="minorHAnsi" w:eastAsia="Calibri" w:hAnsiTheme="minorHAnsi" w:cstheme="minorHAnsi"/>
          <w:kern w:val="1"/>
          <w:sz w:val="22"/>
          <w:szCs w:val="22"/>
          <w:lang w:val="en-GB" w:eastAsia="ar-SA"/>
        </w:rPr>
        <w:t>Merilo 2 (M2):</w:t>
      </w:r>
      <w:r w:rsidRPr="00CE5204">
        <w:t xml:space="preserve"> </w:t>
      </w:r>
      <w:bookmarkStart w:id="34" w:name="_Hlk229738319"/>
      <w:r w:rsidR="00EC596F" w:rsidRPr="00EC596F">
        <w:rPr>
          <w:rFonts w:asciiTheme="minorHAnsi" w:eastAsia="Calibri" w:hAnsiTheme="minorHAnsi" w:cstheme="minorHAnsi"/>
          <w:b/>
          <w:bCs/>
          <w:kern w:val="1"/>
          <w:sz w:val="22"/>
          <w:szCs w:val="22"/>
          <w:lang w:val="en-GB" w:eastAsia="ar-SA"/>
        </w:rPr>
        <w:t>Delovne izkušnje ponujenih strokovnjakov (0 - 9 točk)</w:t>
      </w:r>
    </w:p>
    <w:bookmarkEnd w:id="34"/>
    <w:p w14:paraId="6FCBFC01" w14:textId="05F2D003" w:rsidR="00A36DF4" w:rsidRPr="00EC596F" w:rsidRDefault="00EC596F" w:rsidP="00EC596F">
      <w:pPr>
        <w:widowControl w:val="0"/>
        <w:suppressAutoHyphens/>
        <w:spacing w:line="276" w:lineRule="auto"/>
        <w:rPr>
          <w:rFonts w:asciiTheme="minorHAnsi" w:hAnsiTheme="minorHAnsi" w:cstheme="minorHAnsi"/>
          <w:b/>
          <w:bCs/>
          <w:sz w:val="22"/>
          <w:szCs w:val="22"/>
        </w:rPr>
      </w:pPr>
      <w:r w:rsidRPr="00CE5204">
        <w:rPr>
          <w:rFonts w:asciiTheme="minorHAnsi" w:hAnsiTheme="minorHAnsi"/>
          <w:noProof/>
          <w:sz w:val="22"/>
          <w:szCs w:val="18"/>
        </w:rPr>
        <w:lastRenderedPageBreak/>
        <mc:AlternateContent>
          <mc:Choice Requires="wps">
            <w:drawing>
              <wp:anchor distT="0" distB="0" distL="114300" distR="114300" simplePos="0" relativeHeight="251659264" behindDoc="0" locked="0" layoutInCell="1" allowOverlap="1" wp14:anchorId="3C4B3E48" wp14:editId="58D5EC92">
                <wp:simplePos x="0" y="0"/>
                <wp:positionH relativeFrom="column">
                  <wp:posOffset>-49640</wp:posOffset>
                </wp:positionH>
                <wp:positionV relativeFrom="paragraph">
                  <wp:posOffset>387764</wp:posOffset>
                </wp:positionV>
                <wp:extent cx="1176793" cy="357505"/>
                <wp:effectExtent l="0" t="0" r="23495" b="23495"/>
                <wp:wrapNone/>
                <wp:docPr id="6" name="Pravokotnik 6"/>
                <wp:cNvGraphicFramePr/>
                <a:graphic xmlns:a="http://schemas.openxmlformats.org/drawingml/2006/main">
                  <a:graphicData uri="http://schemas.microsoft.com/office/word/2010/wordprocessingShape">
                    <wps:wsp>
                      <wps:cNvSpPr/>
                      <wps:spPr>
                        <a:xfrm>
                          <a:off x="0" y="0"/>
                          <a:ext cx="1176793" cy="357505"/>
                        </a:xfrm>
                        <a:prstGeom prst="rect">
                          <a:avLst/>
                        </a:prstGeom>
                        <a:noFill/>
                        <a:ln w="25400" cap="flat" cmpd="sng" algn="ctr">
                          <a:solidFill>
                            <a:srgbClr val="255FAC"/>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DC1C5A" id="Pravokotnik 6" o:spid="_x0000_s1026" style="position:absolute;margin-left:-3.9pt;margin-top:30.55pt;width:92.65pt;height:2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" filled="f" strokecolor="#255fac" strokeweight="2pt"/>
            </w:pict>
          </mc:Fallback>
        </mc:AlternateContent>
      </w:r>
      <w:r w:rsidR="00A36DF4" w:rsidRPr="00EC596F">
        <w:rPr>
          <w:rFonts w:asciiTheme="minorHAnsi" w:hAnsiTheme="minorHAnsi" w:cstheme="minorHAnsi"/>
          <w:b/>
          <w:bCs/>
          <w:sz w:val="22"/>
          <w:szCs w:val="22"/>
        </w:rPr>
        <w:t>Izbran bo ponudnik, ki bo dosegel najvišje skupno število točk, pridobljenih pri posameznem merilu tega poglavja</w:t>
      </w:r>
      <w:r w:rsidR="00A36DF4" w:rsidRPr="00EC596F">
        <w:rPr>
          <w:rFonts w:ascii="Calibri" w:hAnsi="Calibri" w:cs="Calibri"/>
          <w:sz w:val="22"/>
          <w:szCs w:val="22"/>
          <w:lang w:eastAsia="en-US"/>
        </w:rPr>
        <w:t xml:space="preserve"> in se izračuna po formuli:</w:t>
      </w:r>
    </w:p>
    <w:p w14:paraId="7F8FA394" w14:textId="52D30EFD" w:rsidR="00A36DF4" w:rsidRPr="00CE5204" w:rsidRDefault="00A36DF4" w:rsidP="00EC596F">
      <w:pPr>
        <w:spacing w:before="240"/>
        <w:rPr>
          <w:rFonts w:ascii="Calibri" w:hAnsi="Calibri" w:cs="Calibri"/>
          <w:sz w:val="28"/>
          <w:szCs w:val="28"/>
          <w:lang w:eastAsia="en-US"/>
        </w:rPr>
      </w:pPr>
      <w:r w:rsidRPr="00CE5204">
        <w:rPr>
          <w:rFonts w:ascii="Calibri" w:hAnsi="Calibri" w:cs="Calibri"/>
          <w:sz w:val="28"/>
          <w:szCs w:val="28"/>
          <w:lang w:eastAsia="en-US"/>
        </w:rPr>
        <w:t>P = M 1 + M 2</w:t>
      </w:r>
    </w:p>
    <w:p w14:paraId="4483504A" w14:textId="66B13008" w:rsidR="00A36DF4" w:rsidRPr="00E66BDC" w:rsidRDefault="00A36DF4" w:rsidP="00A36DF4">
      <w:pPr>
        <w:spacing w:after="120"/>
        <w:jc w:val="both"/>
        <w:rPr>
          <w:rFonts w:asciiTheme="minorHAnsi" w:hAnsiTheme="minorHAnsi" w:cstheme="minorHAnsi"/>
          <w:bCs/>
          <w:color w:val="255FAC"/>
          <w:sz w:val="22"/>
          <w:szCs w:val="22"/>
        </w:rPr>
      </w:pPr>
      <w:r w:rsidRPr="00E66BDC">
        <w:rPr>
          <w:rFonts w:asciiTheme="minorHAnsi" w:hAnsiTheme="minorHAnsi" w:cstheme="minorHAnsi"/>
          <w:bCs/>
          <w:i/>
          <w:iCs/>
          <w:color w:val="255FAC"/>
          <w:sz w:val="22"/>
          <w:szCs w:val="22"/>
          <w:u w:val="single"/>
        </w:rPr>
        <w:t xml:space="preserve">Merilo 1: Cena (do </w:t>
      </w:r>
      <w:r w:rsidR="004F0F2A" w:rsidRPr="00E66BDC">
        <w:rPr>
          <w:rFonts w:asciiTheme="minorHAnsi" w:hAnsiTheme="minorHAnsi" w:cstheme="minorHAnsi"/>
          <w:bCs/>
          <w:i/>
          <w:iCs/>
          <w:color w:val="255FAC"/>
          <w:sz w:val="22"/>
          <w:szCs w:val="22"/>
          <w:u w:val="single"/>
        </w:rPr>
        <w:t>91</w:t>
      </w:r>
      <w:r w:rsidRPr="00E66BDC">
        <w:rPr>
          <w:rFonts w:asciiTheme="minorHAnsi" w:hAnsiTheme="minorHAnsi" w:cstheme="minorHAnsi"/>
          <w:bCs/>
          <w:i/>
          <w:iCs/>
          <w:color w:val="255FAC"/>
          <w:sz w:val="22"/>
          <w:szCs w:val="22"/>
          <w:u w:val="single"/>
        </w:rPr>
        <w:t xml:space="preserve"> točk)</w:t>
      </w:r>
    </w:p>
    <w:p w14:paraId="7CABF388" w14:textId="4B1F6116" w:rsidR="00A36DF4" w:rsidRPr="00877F60" w:rsidRDefault="00A36DF4" w:rsidP="00A36DF4">
      <w:pPr>
        <w:spacing w:after="120"/>
        <w:jc w:val="both"/>
        <w:rPr>
          <w:rFonts w:asciiTheme="minorHAnsi" w:hAnsiTheme="minorHAnsi"/>
          <w:color w:val="000000" w:themeColor="text1"/>
          <w:sz w:val="22"/>
          <w:szCs w:val="22"/>
        </w:rPr>
      </w:pPr>
      <w:bookmarkStart w:id="35" w:name="_Hlk220572350"/>
      <w:r w:rsidRPr="00CE5204">
        <w:rPr>
          <w:rFonts w:ascii="Calibri" w:hAnsi="Calibri" w:cs="Calibri"/>
          <w:sz w:val="22"/>
          <w:szCs w:val="22"/>
        </w:rPr>
        <w:t xml:space="preserve">Pri predmetnem merilu se </w:t>
      </w:r>
      <w:bookmarkStart w:id="36" w:name="_Hlk210224881"/>
      <w:r w:rsidR="00EC596F" w:rsidRPr="00EC596F">
        <w:rPr>
          <w:rFonts w:ascii="Calibri" w:hAnsi="Calibri" w:cs="Calibri"/>
          <w:sz w:val="22"/>
          <w:szCs w:val="22"/>
        </w:rPr>
        <w:t>skupna ponudbena vrednost v EUR z DDV</w:t>
      </w:r>
      <w:r w:rsidR="00EC596F" w:rsidRPr="009641E6">
        <w:rPr>
          <w:rStyle w:val="Sprotnaopomba-sklic"/>
          <w:rFonts w:asciiTheme="minorHAnsi" w:hAnsiTheme="minorHAnsi"/>
          <w:b/>
          <w:sz w:val="22"/>
          <w:szCs w:val="22"/>
        </w:rPr>
        <w:footnoteReference w:id="11"/>
      </w:r>
      <w:r w:rsidR="00EC596F" w:rsidRPr="00EC596F">
        <w:rPr>
          <w:rFonts w:ascii="Calibri" w:hAnsi="Calibri" w:cs="Calibri"/>
          <w:sz w:val="22"/>
          <w:szCs w:val="22"/>
        </w:rPr>
        <w:t>, ki jo ponudnik navede v obrazcu</w:t>
      </w:r>
      <w:r w:rsidR="00EC596F">
        <w:rPr>
          <w:rFonts w:ascii="Calibri" w:hAnsi="Calibri" w:cs="Calibri"/>
          <w:sz w:val="22"/>
          <w:szCs w:val="22"/>
        </w:rPr>
        <w:t xml:space="preserve"> </w:t>
      </w:r>
      <w:r w:rsidRPr="00CE5204">
        <w:rPr>
          <w:rFonts w:asciiTheme="minorHAnsi" w:hAnsiTheme="minorHAnsi" w:cstheme="minorHAnsi"/>
          <w:sz w:val="22"/>
          <w:szCs w:val="22"/>
        </w:rPr>
        <w:t xml:space="preserve">N-3 </w:t>
      </w:r>
      <w:r w:rsidRPr="00CE5204">
        <w:rPr>
          <w:rFonts w:asciiTheme="minorHAnsi" w:hAnsiTheme="minorHAnsi" w:cstheme="minorHAnsi"/>
          <w:b/>
          <w:bCs/>
          <w:sz w:val="22"/>
          <w:szCs w:val="22"/>
        </w:rPr>
        <w:t>»Predračun«.</w:t>
      </w:r>
    </w:p>
    <w:p w14:paraId="6BAAA1A3" w14:textId="77777777" w:rsidR="00A36DF4" w:rsidRPr="00CE5204" w:rsidRDefault="00A36DF4" w:rsidP="00A36DF4">
      <w:pPr>
        <w:jc w:val="both"/>
        <w:rPr>
          <w:rFonts w:asciiTheme="minorHAnsi" w:hAnsiTheme="minorHAnsi" w:cstheme="minorHAnsi"/>
          <w:sz w:val="22"/>
          <w:szCs w:val="22"/>
        </w:rPr>
      </w:pPr>
      <w:r w:rsidRPr="00E66BDC">
        <w:rPr>
          <w:rFonts w:ascii="Calibri" w:hAnsi="Calibri" w:cs="Calibri"/>
          <w:noProof/>
          <w:color w:val="255FAC"/>
          <w:sz w:val="22"/>
          <w:szCs w:val="22"/>
        </w:rPr>
        <mc:AlternateContent>
          <mc:Choice Requires="wps">
            <w:drawing>
              <wp:anchor distT="0" distB="0" distL="114300" distR="114300" simplePos="0" relativeHeight="251660288" behindDoc="0" locked="0" layoutInCell="1" allowOverlap="1" wp14:anchorId="17C7107D" wp14:editId="21E187D0">
                <wp:simplePos x="0" y="0"/>
                <wp:positionH relativeFrom="column">
                  <wp:posOffset>-51867</wp:posOffset>
                </wp:positionH>
                <wp:positionV relativeFrom="paragraph">
                  <wp:posOffset>170155</wp:posOffset>
                </wp:positionV>
                <wp:extent cx="1536192" cy="330835"/>
                <wp:effectExtent l="0" t="0" r="26035" b="12065"/>
                <wp:wrapNone/>
                <wp:docPr id="601728955" name="Pravokotnik 601728955"/>
                <wp:cNvGraphicFramePr/>
                <a:graphic xmlns:a="http://schemas.openxmlformats.org/drawingml/2006/main">
                  <a:graphicData uri="http://schemas.microsoft.com/office/word/2010/wordprocessingShape">
                    <wps:wsp>
                      <wps:cNvSpPr/>
                      <wps:spPr>
                        <a:xfrm>
                          <a:off x="0" y="0"/>
                          <a:ext cx="1536192" cy="330835"/>
                        </a:xfrm>
                        <a:prstGeom prst="rect">
                          <a:avLst/>
                        </a:prstGeom>
                        <a:noFill/>
                        <a:ln w="25400" cap="flat" cmpd="sng" algn="ctr">
                          <a:solidFill>
                            <a:srgbClr val="255FAC"/>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3ECCEB" id="Pravokotnik 601728955" o:spid="_x0000_s1026" style="position:absolute;margin-left:-4.1pt;margin-top:13.4pt;width:120.95pt;height:2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" filled="f" strokecolor="#255fac" strokeweight="2pt"/>
            </w:pict>
          </mc:Fallback>
        </mc:AlternateContent>
      </w:r>
      <w:r w:rsidRPr="00CE5204">
        <w:rPr>
          <w:rFonts w:asciiTheme="minorHAnsi" w:hAnsiTheme="minorHAnsi" w:cstheme="minorHAnsi"/>
          <w:sz w:val="22"/>
          <w:szCs w:val="22"/>
        </w:rPr>
        <w:t>Število točk, ki jih prejme ponudba ocenjevanega ponudnika za Merilo 1 se izračuna po naslednji formuli:</w:t>
      </w:r>
    </w:p>
    <w:p w14:paraId="0C07E686" w14:textId="045868C2" w:rsidR="00A36DF4" w:rsidRPr="00CE5204" w:rsidRDefault="00A36DF4" w:rsidP="00A36DF4">
      <w:pPr>
        <w:spacing w:before="120"/>
        <w:rPr>
          <w:rFonts w:ascii="Calibri" w:hAnsi="Calibri" w:cs="Calibri"/>
          <w:sz w:val="22"/>
          <w:szCs w:val="22"/>
        </w:rPr>
      </w:pPr>
      <w:r w:rsidRPr="00CE5204">
        <w:rPr>
          <w:rFonts w:ascii="Calibri" w:hAnsi="Calibri" w:cs="Calibri"/>
          <w:sz w:val="22"/>
          <w:szCs w:val="22"/>
        </w:rPr>
        <w:t>M 1= (</w:t>
      </w:r>
      <w:bookmarkStart w:id="37" w:name="_Hlk93565134"/>
      <w:r w:rsidRPr="00CE5204">
        <w:rPr>
          <w:rFonts w:ascii="Calibri" w:hAnsi="Calibri" w:cs="Calibri"/>
          <w:sz w:val="22"/>
          <w:szCs w:val="22"/>
        </w:rPr>
        <w:t xml:space="preserve">C </w:t>
      </w:r>
      <w:r w:rsidRPr="00CE5204">
        <w:rPr>
          <w:rFonts w:ascii="Calibri" w:hAnsi="Calibri" w:cs="Calibri"/>
          <w:sz w:val="22"/>
          <w:szCs w:val="22"/>
          <w:vertAlign w:val="subscript"/>
        </w:rPr>
        <w:t>(MIN)</w:t>
      </w:r>
      <w:bookmarkEnd w:id="37"/>
      <w:r w:rsidRPr="00CE5204">
        <w:rPr>
          <w:rFonts w:ascii="Calibri" w:hAnsi="Calibri" w:cs="Calibri"/>
          <w:sz w:val="22"/>
          <w:szCs w:val="22"/>
        </w:rPr>
        <w:t>/</w:t>
      </w:r>
      <w:bookmarkStart w:id="38" w:name="_Hlk93565221"/>
      <w:r w:rsidRPr="00CE5204">
        <w:rPr>
          <w:rFonts w:ascii="Calibri" w:hAnsi="Calibri" w:cs="Calibri"/>
          <w:sz w:val="22"/>
          <w:szCs w:val="22"/>
        </w:rPr>
        <w:t xml:space="preserve">C </w:t>
      </w:r>
      <w:r w:rsidRPr="00CE5204">
        <w:rPr>
          <w:rFonts w:ascii="Calibri" w:hAnsi="Calibri" w:cs="Calibri"/>
          <w:sz w:val="22"/>
          <w:szCs w:val="22"/>
          <w:vertAlign w:val="subscript"/>
        </w:rPr>
        <w:t>(PON)</w:t>
      </w:r>
      <w:bookmarkEnd w:id="38"/>
      <w:r w:rsidRPr="00CE5204">
        <w:rPr>
          <w:rFonts w:ascii="Calibri" w:hAnsi="Calibri" w:cs="Calibri"/>
          <w:sz w:val="22"/>
          <w:szCs w:val="22"/>
        </w:rPr>
        <w:t xml:space="preserve">) X </w:t>
      </w:r>
      <w:r w:rsidR="00EC596F">
        <w:rPr>
          <w:rFonts w:ascii="Calibri" w:hAnsi="Calibri" w:cs="Calibri"/>
          <w:sz w:val="22"/>
          <w:szCs w:val="22"/>
        </w:rPr>
        <w:t>91</w:t>
      </w:r>
    </w:p>
    <w:p w14:paraId="26236358" w14:textId="77777777" w:rsidR="00A36DF4" w:rsidRPr="00CE5204" w:rsidRDefault="00A36DF4" w:rsidP="00A36DF4">
      <w:pPr>
        <w:spacing w:before="120"/>
        <w:rPr>
          <w:rFonts w:ascii="Calibri" w:hAnsi="Calibri" w:cs="Calibri"/>
          <w:sz w:val="22"/>
          <w:szCs w:val="22"/>
        </w:rPr>
      </w:pPr>
      <w:r w:rsidRPr="00CE5204">
        <w:rPr>
          <w:rFonts w:ascii="Calibri" w:hAnsi="Calibri" w:cs="Calibri"/>
          <w:sz w:val="22"/>
          <w:szCs w:val="22"/>
        </w:rPr>
        <w:t>Pri čemer je:</w:t>
      </w:r>
    </w:p>
    <w:p w14:paraId="36A6F771" w14:textId="522A7137" w:rsidR="00A36DF4" w:rsidRPr="00CE5204" w:rsidRDefault="00A36DF4" w:rsidP="00A36DF4">
      <w:pPr>
        <w:pStyle w:val="Odstavekseznama"/>
        <w:numPr>
          <w:ilvl w:val="0"/>
          <w:numId w:val="40"/>
        </w:numPr>
        <w:rPr>
          <w:rFonts w:ascii="Calibri" w:hAnsi="Calibri" w:cs="Calibri"/>
          <w:sz w:val="20"/>
          <w:szCs w:val="20"/>
          <w:lang w:eastAsia="en-US"/>
        </w:rPr>
      </w:pPr>
      <w:r w:rsidRPr="00CE5204">
        <w:rPr>
          <w:rFonts w:ascii="Calibri" w:hAnsi="Calibri" w:cs="Calibri"/>
          <w:sz w:val="20"/>
          <w:szCs w:val="20"/>
          <w:lang w:eastAsia="en-US"/>
        </w:rPr>
        <w:t xml:space="preserve">C (MIN) = </w:t>
      </w:r>
      <w:r w:rsidR="00EC596F" w:rsidRPr="00EC596F">
        <w:rPr>
          <w:rFonts w:ascii="Calibri" w:hAnsi="Calibri" w:cs="Calibri"/>
          <w:sz w:val="20"/>
          <w:szCs w:val="20"/>
          <w:lang w:eastAsia="en-US"/>
        </w:rPr>
        <w:t>najnižja skupna ponudbena vrednost (izmed vseh prejetih ponudb</w:t>
      </w:r>
      <w:r w:rsidR="00EC596F">
        <w:rPr>
          <w:rFonts w:ascii="Calibri" w:hAnsi="Calibri" w:cs="Calibri"/>
          <w:sz w:val="20"/>
          <w:szCs w:val="20"/>
          <w:lang w:eastAsia="en-US"/>
        </w:rPr>
        <w:t xml:space="preserve">) v </w:t>
      </w:r>
      <w:r w:rsidRPr="00CE5204">
        <w:rPr>
          <w:rFonts w:ascii="Calibri" w:hAnsi="Calibri" w:cs="Calibri"/>
          <w:sz w:val="20"/>
          <w:szCs w:val="20"/>
          <w:lang w:eastAsia="en-US"/>
        </w:rPr>
        <w:t>EUR z DDV</w:t>
      </w:r>
      <w:r w:rsidR="00EC596F">
        <w:rPr>
          <w:rFonts w:ascii="Calibri" w:hAnsi="Calibri" w:cs="Calibri"/>
          <w:sz w:val="20"/>
          <w:szCs w:val="20"/>
          <w:vertAlign w:val="superscript"/>
          <w:lang w:eastAsia="en-US"/>
        </w:rPr>
        <w:t>12</w:t>
      </w:r>
    </w:p>
    <w:p w14:paraId="3E6F870A" w14:textId="397E2F4B" w:rsidR="00A36DF4" w:rsidRDefault="00A36DF4" w:rsidP="00A36DF4">
      <w:pPr>
        <w:pStyle w:val="Odstavekseznama"/>
        <w:numPr>
          <w:ilvl w:val="0"/>
          <w:numId w:val="40"/>
        </w:numPr>
        <w:rPr>
          <w:rFonts w:ascii="Calibri" w:hAnsi="Calibri" w:cs="Calibri"/>
          <w:sz w:val="20"/>
          <w:szCs w:val="20"/>
          <w:lang w:eastAsia="en-US"/>
        </w:rPr>
      </w:pPr>
      <w:r w:rsidRPr="00CE5204">
        <w:rPr>
          <w:rFonts w:ascii="Calibri" w:hAnsi="Calibri" w:cs="Calibri"/>
          <w:sz w:val="20"/>
          <w:szCs w:val="20"/>
          <w:lang w:eastAsia="en-US"/>
        </w:rPr>
        <w:t>C (PON) =</w:t>
      </w:r>
      <w:r w:rsidR="00EC596F" w:rsidRPr="00EC596F">
        <w:t xml:space="preserve"> </w:t>
      </w:r>
      <w:r w:rsidR="00EC596F" w:rsidRPr="00EC596F">
        <w:rPr>
          <w:rFonts w:ascii="Calibri" w:hAnsi="Calibri" w:cs="Calibri"/>
          <w:sz w:val="20"/>
          <w:szCs w:val="20"/>
          <w:lang w:eastAsia="en-US"/>
        </w:rPr>
        <w:t>kupna ponudbena vrednost ponudnika v EUR z DDV</w:t>
      </w:r>
      <w:r w:rsidR="00EC596F">
        <w:rPr>
          <w:rFonts w:ascii="Calibri" w:hAnsi="Calibri" w:cs="Calibri"/>
          <w:sz w:val="20"/>
          <w:szCs w:val="20"/>
          <w:vertAlign w:val="superscript"/>
          <w:lang w:eastAsia="en-US"/>
        </w:rPr>
        <w:t>12</w:t>
      </w:r>
    </w:p>
    <w:bookmarkEnd w:id="35"/>
    <w:p w14:paraId="579C4E11" w14:textId="77777777" w:rsidR="00A36DF4" w:rsidRPr="002267EF" w:rsidRDefault="00A36DF4" w:rsidP="00A36DF4">
      <w:pPr>
        <w:pStyle w:val="Odstavekseznama"/>
        <w:rPr>
          <w:rFonts w:ascii="Calibri" w:hAnsi="Calibri" w:cs="Calibri"/>
          <w:sz w:val="20"/>
          <w:szCs w:val="20"/>
          <w:lang w:eastAsia="en-US"/>
        </w:rPr>
      </w:pPr>
    </w:p>
    <w:bookmarkEnd w:id="36"/>
    <w:p w14:paraId="7EBED86D" w14:textId="77777777" w:rsidR="00EC596F" w:rsidRDefault="00A36DF4" w:rsidP="00EC596F">
      <w:pPr>
        <w:spacing w:after="120"/>
        <w:rPr>
          <w:rFonts w:asciiTheme="minorHAnsi" w:hAnsiTheme="minorHAnsi" w:cstheme="minorHAnsi"/>
          <w:bCs/>
          <w:i/>
          <w:iCs/>
          <w:color w:val="00B050"/>
          <w:sz w:val="22"/>
          <w:szCs w:val="22"/>
          <w:u w:val="single"/>
          <w:lang w:val="en-GB"/>
        </w:rPr>
      </w:pPr>
      <w:r w:rsidRPr="00E66BDC">
        <w:rPr>
          <w:rFonts w:asciiTheme="minorHAnsi" w:hAnsiTheme="minorHAnsi" w:cstheme="minorHAnsi"/>
          <w:bCs/>
          <w:i/>
          <w:iCs/>
          <w:color w:val="255FAC"/>
          <w:sz w:val="22"/>
          <w:szCs w:val="22"/>
          <w:u w:val="single"/>
        </w:rPr>
        <w:t xml:space="preserve">Merilo 2: </w:t>
      </w:r>
      <w:r w:rsidR="00EC596F" w:rsidRPr="00E66BDC">
        <w:rPr>
          <w:rFonts w:asciiTheme="minorHAnsi" w:hAnsiTheme="minorHAnsi" w:cstheme="minorHAnsi"/>
          <w:bCs/>
          <w:i/>
          <w:iCs/>
          <w:color w:val="255FAC"/>
          <w:sz w:val="22"/>
          <w:szCs w:val="22"/>
          <w:u w:val="single"/>
          <w:lang w:val="en-GB"/>
        </w:rPr>
        <w:t>Delovne izkušnje ponujenih strokovnjakov (0 - 9 točk</w:t>
      </w:r>
      <w:r w:rsidR="00EC596F" w:rsidRPr="00EC596F">
        <w:rPr>
          <w:rFonts w:asciiTheme="minorHAnsi" w:hAnsiTheme="minorHAnsi" w:cstheme="minorHAnsi"/>
          <w:bCs/>
          <w:i/>
          <w:iCs/>
          <w:color w:val="00B050"/>
          <w:sz w:val="22"/>
          <w:szCs w:val="22"/>
          <w:u w:val="single"/>
          <w:lang w:val="en-GB"/>
        </w:rPr>
        <w:t>)</w:t>
      </w:r>
    </w:p>
    <w:p w14:paraId="42FBE2EC" w14:textId="2705974E" w:rsidR="00EC596F" w:rsidRPr="00EC596F" w:rsidRDefault="00EC596F" w:rsidP="00EC596F">
      <w:pPr>
        <w:jc w:val="both"/>
        <w:rPr>
          <w:rFonts w:asciiTheme="minorHAnsi" w:hAnsiTheme="minorHAnsi" w:cstheme="minorHAnsi"/>
          <w:bCs/>
          <w:sz w:val="22"/>
          <w:szCs w:val="22"/>
        </w:rPr>
      </w:pPr>
      <w:r w:rsidRPr="00EC596F">
        <w:rPr>
          <w:rFonts w:asciiTheme="minorHAnsi" w:hAnsiTheme="minorHAnsi" w:cstheme="minorHAnsi"/>
          <w:bCs/>
          <w:sz w:val="22"/>
          <w:szCs w:val="22"/>
        </w:rPr>
        <w:t>Pri predmetnem merilu pridobi ponudnik dodatne točke, če ponudi za izvajanje storitev predmetnega javnega naročila strokovnjak</w:t>
      </w:r>
      <w:r w:rsidR="004A7B3E">
        <w:rPr>
          <w:rFonts w:asciiTheme="minorHAnsi" w:hAnsiTheme="minorHAnsi" w:cstheme="minorHAnsi"/>
          <w:bCs/>
          <w:sz w:val="22"/>
          <w:szCs w:val="22"/>
        </w:rPr>
        <w:t>a</w:t>
      </w:r>
      <w:r w:rsidRPr="00FB2A8E">
        <w:rPr>
          <w:rStyle w:val="Sprotnaopomba-sklic"/>
          <w:rFonts w:asciiTheme="minorHAnsi" w:hAnsiTheme="minorHAnsi"/>
          <w:color w:val="000000"/>
          <w:sz w:val="22"/>
          <w:szCs w:val="22"/>
        </w:rPr>
        <w:footnoteReference w:id="12"/>
      </w:r>
      <w:r w:rsidRPr="00EC596F">
        <w:rPr>
          <w:rFonts w:asciiTheme="minorHAnsi" w:hAnsiTheme="minorHAnsi" w:cstheme="minorHAnsi"/>
          <w:bCs/>
          <w:sz w:val="22"/>
          <w:szCs w:val="22"/>
        </w:rPr>
        <w:t xml:space="preserve">(ki ima poleg zahtevanih minimalnih pogojev – pogoj za sodelovanje št. </w:t>
      </w:r>
      <w:r>
        <w:rPr>
          <w:rFonts w:asciiTheme="minorHAnsi" w:hAnsiTheme="minorHAnsi" w:cstheme="minorHAnsi"/>
          <w:bCs/>
          <w:sz w:val="22"/>
          <w:szCs w:val="22"/>
        </w:rPr>
        <w:t>3</w:t>
      </w:r>
      <w:r w:rsidRPr="00EC596F">
        <w:rPr>
          <w:rFonts w:asciiTheme="minorHAnsi" w:hAnsiTheme="minorHAnsi" w:cstheme="minorHAnsi"/>
          <w:bCs/>
          <w:sz w:val="22"/>
          <w:szCs w:val="22"/>
        </w:rPr>
        <w:t>), dodatne delovne izkušnje:</w:t>
      </w:r>
    </w:p>
    <w:p w14:paraId="543D42BD" w14:textId="646A4E22" w:rsidR="00EC596F" w:rsidRPr="00EC596F" w:rsidRDefault="00EC596F" w:rsidP="00EC596F">
      <w:pPr>
        <w:ind w:left="567" w:hanging="283"/>
        <w:jc w:val="both"/>
        <w:rPr>
          <w:rFonts w:asciiTheme="minorHAnsi" w:hAnsiTheme="minorHAnsi" w:cstheme="minorHAnsi"/>
          <w:bCs/>
          <w:sz w:val="22"/>
          <w:szCs w:val="22"/>
        </w:rPr>
      </w:pPr>
      <w:r w:rsidRPr="00EC596F">
        <w:rPr>
          <w:rFonts w:asciiTheme="minorHAnsi" w:hAnsiTheme="minorHAnsi" w:cstheme="minorHAnsi"/>
          <w:bCs/>
          <w:sz w:val="22"/>
          <w:szCs w:val="22"/>
        </w:rPr>
        <w:t>-</w:t>
      </w:r>
      <w:r>
        <w:rPr>
          <w:rFonts w:asciiTheme="minorHAnsi" w:hAnsiTheme="minorHAnsi" w:cstheme="minorHAnsi"/>
          <w:bCs/>
          <w:sz w:val="22"/>
          <w:szCs w:val="22"/>
        </w:rPr>
        <w:tab/>
      </w:r>
      <w:r w:rsidRPr="00EC596F">
        <w:rPr>
          <w:rFonts w:asciiTheme="minorHAnsi" w:hAnsiTheme="minorHAnsi" w:cstheme="minorHAnsi"/>
          <w:bCs/>
          <w:sz w:val="22"/>
          <w:szCs w:val="22"/>
        </w:rPr>
        <w:t xml:space="preserve">najmanj </w:t>
      </w:r>
      <w:r>
        <w:rPr>
          <w:rFonts w:asciiTheme="minorHAnsi" w:hAnsiTheme="minorHAnsi" w:cstheme="minorHAnsi"/>
          <w:bCs/>
          <w:sz w:val="22"/>
          <w:szCs w:val="22"/>
        </w:rPr>
        <w:t>petnajst</w:t>
      </w:r>
      <w:r w:rsidRPr="00EC596F">
        <w:rPr>
          <w:rFonts w:asciiTheme="minorHAnsi" w:hAnsiTheme="minorHAnsi" w:cstheme="minorHAnsi"/>
          <w:bCs/>
          <w:sz w:val="22"/>
          <w:szCs w:val="22"/>
        </w:rPr>
        <w:t xml:space="preserve"> (1</w:t>
      </w:r>
      <w:r>
        <w:rPr>
          <w:rFonts w:asciiTheme="minorHAnsi" w:hAnsiTheme="minorHAnsi" w:cstheme="minorHAnsi"/>
          <w:bCs/>
          <w:sz w:val="22"/>
          <w:szCs w:val="22"/>
        </w:rPr>
        <w:t>5</w:t>
      </w:r>
      <w:r w:rsidRPr="00EC596F">
        <w:rPr>
          <w:rFonts w:asciiTheme="minorHAnsi" w:hAnsiTheme="minorHAnsi" w:cstheme="minorHAnsi"/>
          <w:bCs/>
          <w:sz w:val="22"/>
          <w:szCs w:val="22"/>
        </w:rPr>
        <w:t>) let delovnih izkušenj na področju zdravstvene ekonomike (prejem 3 točke);</w:t>
      </w:r>
    </w:p>
    <w:p w14:paraId="4D361FAE" w14:textId="75826911" w:rsidR="00EC596F" w:rsidRPr="00EC596F" w:rsidRDefault="00EC596F" w:rsidP="00EC596F">
      <w:pPr>
        <w:ind w:left="567" w:hanging="283"/>
        <w:jc w:val="both"/>
        <w:rPr>
          <w:rFonts w:asciiTheme="minorHAnsi" w:hAnsiTheme="minorHAnsi" w:cstheme="minorHAnsi"/>
          <w:bCs/>
          <w:sz w:val="22"/>
          <w:szCs w:val="22"/>
        </w:rPr>
      </w:pPr>
      <w:r w:rsidRPr="00EC596F">
        <w:rPr>
          <w:rFonts w:asciiTheme="minorHAnsi" w:hAnsiTheme="minorHAnsi" w:cstheme="minorHAnsi"/>
          <w:bCs/>
          <w:sz w:val="22"/>
          <w:szCs w:val="22"/>
        </w:rPr>
        <w:t>-</w:t>
      </w:r>
      <w:r>
        <w:rPr>
          <w:rFonts w:asciiTheme="minorHAnsi" w:hAnsiTheme="minorHAnsi" w:cstheme="minorHAnsi"/>
          <w:bCs/>
          <w:sz w:val="22"/>
          <w:szCs w:val="22"/>
        </w:rPr>
        <w:tab/>
      </w:r>
      <w:r w:rsidRPr="00EC596F">
        <w:rPr>
          <w:rFonts w:asciiTheme="minorHAnsi" w:hAnsiTheme="minorHAnsi" w:cstheme="minorHAnsi"/>
          <w:bCs/>
          <w:sz w:val="22"/>
          <w:szCs w:val="22"/>
        </w:rPr>
        <w:t xml:space="preserve"> najmanj </w:t>
      </w:r>
      <w:r>
        <w:rPr>
          <w:rFonts w:asciiTheme="minorHAnsi" w:hAnsiTheme="minorHAnsi" w:cstheme="minorHAnsi"/>
          <w:bCs/>
          <w:sz w:val="22"/>
          <w:szCs w:val="22"/>
        </w:rPr>
        <w:t>petnajst</w:t>
      </w:r>
      <w:r w:rsidRPr="00EC596F">
        <w:rPr>
          <w:rFonts w:asciiTheme="minorHAnsi" w:hAnsiTheme="minorHAnsi" w:cstheme="minorHAnsi"/>
          <w:bCs/>
          <w:sz w:val="22"/>
          <w:szCs w:val="22"/>
        </w:rPr>
        <w:t xml:space="preserve"> (1</w:t>
      </w:r>
      <w:r>
        <w:rPr>
          <w:rFonts w:asciiTheme="minorHAnsi" w:hAnsiTheme="minorHAnsi" w:cstheme="minorHAnsi"/>
          <w:bCs/>
          <w:sz w:val="22"/>
          <w:szCs w:val="22"/>
        </w:rPr>
        <w:t>5</w:t>
      </w:r>
      <w:r w:rsidRPr="00EC596F">
        <w:rPr>
          <w:rFonts w:asciiTheme="minorHAnsi" w:hAnsiTheme="minorHAnsi" w:cstheme="minorHAnsi"/>
          <w:bCs/>
          <w:sz w:val="22"/>
          <w:szCs w:val="22"/>
        </w:rPr>
        <w:t>) kliničnih/praktičnih delovnih izkuš</w:t>
      </w:r>
      <w:r w:rsidR="004A7B3E">
        <w:rPr>
          <w:rFonts w:asciiTheme="minorHAnsi" w:hAnsiTheme="minorHAnsi" w:cstheme="minorHAnsi"/>
          <w:bCs/>
          <w:sz w:val="22"/>
          <w:szCs w:val="22"/>
        </w:rPr>
        <w:t>e</w:t>
      </w:r>
      <w:r w:rsidRPr="00EC596F">
        <w:rPr>
          <w:rFonts w:asciiTheme="minorHAnsi" w:hAnsiTheme="minorHAnsi" w:cstheme="minorHAnsi"/>
          <w:bCs/>
          <w:sz w:val="22"/>
          <w:szCs w:val="22"/>
        </w:rPr>
        <w:t>nj v zdravniški praksi iz področja srčno-žilnih bolezn</w:t>
      </w:r>
      <w:r>
        <w:rPr>
          <w:rFonts w:asciiTheme="minorHAnsi" w:hAnsiTheme="minorHAnsi" w:cstheme="minorHAnsi"/>
          <w:bCs/>
          <w:sz w:val="22"/>
          <w:szCs w:val="22"/>
        </w:rPr>
        <w:t>i</w:t>
      </w:r>
      <w:r w:rsidRPr="00EC596F">
        <w:rPr>
          <w:rFonts w:asciiTheme="minorHAnsi" w:hAnsiTheme="minorHAnsi" w:cstheme="minorHAnsi"/>
          <w:bCs/>
          <w:sz w:val="22"/>
          <w:szCs w:val="22"/>
        </w:rPr>
        <w:t xml:space="preserve"> (prejme 3 točke);</w:t>
      </w:r>
    </w:p>
    <w:p w14:paraId="57A4EA92" w14:textId="77777777" w:rsidR="00EC596F" w:rsidRDefault="00EC596F" w:rsidP="00EC596F">
      <w:pPr>
        <w:ind w:left="567" w:hanging="283"/>
        <w:jc w:val="both"/>
        <w:rPr>
          <w:rFonts w:asciiTheme="minorHAnsi" w:hAnsiTheme="minorHAnsi" w:cstheme="minorHAnsi"/>
          <w:bCs/>
          <w:sz w:val="22"/>
          <w:szCs w:val="22"/>
        </w:rPr>
      </w:pPr>
      <w:r w:rsidRPr="00EC596F">
        <w:rPr>
          <w:rFonts w:asciiTheme="minorHAnsi" w:hAnsiTheme="minorHAnsi" w:cstheme="minorHAnsi"/>
          <w:bCs/>
          <w:sz w:val="22"/>
          <w:szCs w:val="22"/>
        </w:rPr>
        <w:t>-</w:t>
      </w:r>
      <w:r>
        <w:rPr>
          <w:rFonts w:asciiTheme="minorHAnsi" w:hAnsiTheme="minorHAnsi" w:cstheme="minorHAnsi"/>
          <w:bCs/>
          <w:sz w:val="22"/>
          <w:szCs w:val="22"/>
        </w:rPr>
        <w:tab/>
      </w:r>
      <w:r w:rsidRPr="00EC596F">
        <w:rPr>
          <w:rFonts w:asciiTheme="minorHAnsi" w:hAnsiTheme="minorHAnsi" w:cstheme="minorHAnsi"/>
          <w:bCs/>
          <w:sz w:val="22"/>
          <w:szCs w:val="22"/>
        </w:rPr>
        <w:t xml:space="preserve">najmanj </w:t>
      </w:r>
      <w:r>
        <w:rPr>
          <w:rFonts w:asciiTheme="minorHAnsi" w:hAnsiTheme="minorHAnsi" w:cstheme="minorHAnsi"/>
          <w:bCs/>
          <w:sz w:val="22"/>
          <w:szCs w:val="22"/>
        </w:rPr>
        <w:t>deset (10)</w:t>
      </w:r>
      <w:r w:rsidRPr="00EC596F">
        <w:rPr>
          <w:rFonts w:asciiTheme="minorHAnsi" w:hAnsiTheme="minorHAnsi" w:cstheme="minorHAnsi"/>
          <w:bCs/>
          <w:sz w:val="22"/>
          <w:szCs w:val="22"/>
        </w:rPr>
        <w:t xml:space="preserve"> let delovnih izkušenj iz področja statistike/statističnih obdelav (prejem 3 točke).</w:t>
      </w:r>
    </w:p>
    <w:p w14:paraId="76D21497" w14:textId="79D4151D" w:rsidR="00EC596F" w:rsidRPr="003536AA" w:rsidRDefault="00EC596F" w:rsidP="00EC596F">
      <w:pPr>
        <w:spacing w:before="120" w:after="120"/>
        <w:jc w:val="both"/>
        <w:rPr>
          <w:rFonts w:asciiTheme="minorHAnsi" w:hAnsiTheme="minorHAnsi"/>
          <w:color w:val="000000"/>
          <w:sz w:val="22"/>
          <w:szCs w:val="22"/>
          <w:highlight w:val="yellow"/>
        </w:rPr>
      </w:pPr>
      <w:r w:rsidRPr="00D019A7">
        <w:rPr>
          <w:rFonts w:asciiTheme="minorHAnsi" w:hAnsiTheme="minorHAnsi"/>
          <w:color w:val="000000"/>
          <w:sz w:val="22"/>
          <w:szCs w:val="22"/>
        </w:rPr>
        <w:t>Ponudnik</w:t>
      </w:r>
      <w:r w:rsidR="00831A0A">
        <w:rPr>
          <w:rFonts w:asciiTheme="minorHAnsi" w:hAnsiTheme="minorHAnsi"/>
          <w:color w:val="000000"/>
          <w:sz w:val="22"/>
          <w:szCs w:val="22"/>
        </w:rPr>
        <w:t xml:space="preserve"> lahko</w:t>
      </w:r>
      <w:r w:rsidRPr="00D019A7">
        <w:rPr>
          <w:rFonts w:asciiTheme="minorHAnsi" w:hAnsiTheme="minorHAnsi"/>
          <w:color w:val="000000"/>
          <w:sz w:val="22"/>
          <w:szCs w:val="22"/>
        </w:rPr>
        <w:t xml:space="preserve"> prejme točke z</w:t>
      </w:r>
      <w:r w:rsidR="00831A0A">
        <w:rPr>
          <w:rFonts w:asciiTheme="minorHAnsi" w:hAnsiTheme="minorHAnsi"/>
          <w:color w:val="000000"/>
          <w:sz w:val="22"/>
          <w:szCs w:val="22"/>
        </w:rPr>
        <w:t>golj enkrat po posamezni alineji</w:t>
      </w:r>
      <w:r w:rsidR="00831A0A">
        <w:rPr>
          <w:rStyle w:val="Sprotnaopomba-sklic"/>
          <w:rFonts w:asciiTheme="minorHAnsi" w:hAnsiTheme="minorHAnsi"/>
          <w:color w:val="000000"/>
          <w:sz w:val="22"/>
          <w:szCs w:val="22"/>
        </w:rPr>
        <w:footnoteReference w:id="13"/>
      </w:r>
      <w:r w:rsidR="00831A0A">
        <w:rPr>
          <w:rFonts w:asciiTheme="minorHAnsi" w:hAnsiTheme="minorHAnsi"/>
          <w:color w:val="000000"/>
          <w:sz w:val="22"/>
          <w:szCs w:val="22"/>
        </w:rPr>
        <w:t>, skupno</w:t>
      </w:r>
      <w:r w:rsidRPr="00D019A7">
        <w:rPr>
          <w:rFonts w:asciiTheme="minorHAnsi" w:hAnsiTheme="minorHAnsi"/>
          <w:color w:val="000000"/>
          <w:sz w:val="22"/>
          <w:szCs w:val="22"/>
        </w:rPr>
        <w:t xml:space="preserve"> maksimalno do </w:t>
      </w:r>
      <w:r w:rsidR="00831A0A">
        <w:rPr>
          <w:rFonts w:asciiTheme="minorHAnsi" w:hAnsiTheme="minorHAnsi"/>
          <w:color w:val="000000"/>
          <w:sz w:val="22"/>
          <w:szCs w:val="22"/>
        </w:rPr>
        <w:t>9</w:t>
      </w:r>
      <w:r>
        <w:rPr>
          <w:rFonts w:asciiTheme="minorHAnsi" w:hAnsiTheme="minorHAnsi"/>
          <w:color w:val="000000"/>
          <w:sz w:val="22"/>
          <w:szCs w:val="22"/>
        </w:rPr>
        <w:t xml:space="preserve"> </w:t>
      </w:r>
      <w:r w:rsidRPr="00D019A7">
        <w:rPr>
          <w:rFonts w:asciiTheme="minorHAnsi" w:hAnsiTheme="minorHAnsi"/>
          <w:color w:val="000000"/>
          <w:sz w:val="22"/>
          <w:szCs w:val="22"/>
        </w:rPr>
        <w:t>točk</w:t>
      </w:r>
      <w:r>
        <w:rPr>
          <w:rStyle w:val="Sprotnaopomba-sklic"/>
          <w:rFonts w:asciiTheme="minorHAnsi" w:hAnsiTheme="minorHAnsi"/>
          <w:color w:val="000000"/>
          <w:sz w:val="22"/>
          <w:szCs w:val="22"/>
        </w:rPr>
        <w:footnoteReference w:id="14"/>
      </w:r>
      <w:r w:rsidRPr="00D019A7">
        <w:rPr>
          <w:rFonts w:asciiTheme="minorHAnsi" w:hAnsiTheme="minorHAnsi"/>
          <w:color w:val="000000"/>
          <w:sz w:val="22"/>
          <w:szCs w:val="22"/>
        </w:rPr>
        <w:t>.</w:t>
      </w:r>
    </w:p>
    <w:p w14:paraId="46C8D9AC" w14:textId="77777777" w:rsidR="00403469" w:rsidRPr="00C138FD" w:rsidRDefault="00403469" w:rsidP="00403469">
      <w:pPr>
        <w:pStyle w:val="Odstavekseznama"/>
        <w:ind w:left="851"/>
        <w:contextualSpacing w:val="0"/>
        <w:jc w:val="both"/>
        <w:rPr>
          <w:rFonts w:asciiTheme="minorHAnsi" w:hAnsiTheme="minorHAnsi"/>
          <w:i/>
          <w:sz w:val="22"/>
          <w:szCs w:val="22"/>
          <w:u w:val="single"/>
        </w:rPr>
      </w:pPr>
      <w:r w:rsidRPr="00C138FD">
        <w:rPr>
          <w:rFonts w:asciiTheme="minorHAnsi" w:hAnsiTheme="minorHAnsi" w:cstheme="minorHAnsi"/>
          <w:i/>
          <w:sz w:val="22"/>
          <w:szCs w:val="22"/>
          <w:u w:val="single"/>
        </w:rPr>
        <w:t>Zahtevano</w:t>
      </w:r>
      <w:r w:rsidRPr="00C138FD">
        <w:rPr>
          <w:rFonts w:asciiTheme="minorHAnsi" w:hAnsiTheme="minorHAnsi"/>
          <w:i/>
          <w:sz w:val="22"/>
          <w:szCs w:val="22"/>
          <w:u w:val="single"/>
        </w:rPr>
        <w:t xml:space="preserve"> dokazilo:</w:t>
      </w:r>
      <w:r w:rsidRPr="00C138FD">
        <w:rPr>
          <w:rFonts w:asciiTheme="minorHAnsi" w:hAnsiTheme="minorHAnsi"/>
          <w:i/>
          <w:sz w:val="22"/>
          <w:szCs w:val="22"/>
        </w:rPr>
        <w:t xml:space="preserve"> ustrezno izpolnjen in podpisan obrazec </w:t>
      </w:r>
      <w:r w:rsidRPr="00C138FD">
        <w:rPr>
          <w:rFonts w:asciiTheme="minorHAnsi" w:hAnsiTheme="minorHAnsi"/>
          <w:i/>
          <w:iCs/>
          <w:sz w:val="22"/>
          <w:szCs w:val="22"/>
        </w:rPr>
        <w:t>N-4c »</w:t>
      </w:r>
      <w:r w:rsidRPr="00C138FD">
        <w:rPr>
          <w:rFonts w:asciiTheme="minorHAnsi" w:hAnsiTheme="minorHAnsi"/>
          <w:b/>
          <w:bCs/>
          <w:i/>
          <w:iCs/>
          <w:sz w:val="22"/>
          <w:szCs w:val="22"/>
        </w:rPr>
        <w:t>Podatki o ponujenem strokovnjaku</w:t>
      </w:r>
      <w:r w:rsidRPr="00C138FD">
        <w:rPr>
          <w:rFonts w:asciiTheme="minorHAnsi" w:hAnsiTheme="minorHAnsi"/>
          <w:i/>
          <w:iCs/>
          <w:sz w:val="22"/>
          <w:szCs w:val="22"/>
        </w:rPr>
        <w:t>«, in sicer za vsakega ponujenega strokovnjaka posebej in scen dokazila o pridobljeni izobrazbi, če je zahtevan</w:t>
      </w:r>
      <w:r w:rsidRPr="00C138FD">
        <w:rPr>
          <w:rFonts w:asciiTheme="minorHAnsi" w:hAnsiTheme="minorHAnsi"/>
          <w:i/>
          <w:sz w:val="22"/>
          <w:szCs w:val="22"/>
        </w:rPr>
        <w:t>.</w:t>
      </w:r>
    </w:p>
    <w:p w14:paraId="2723ECE8" w14:textId="77777777" w:rsidR="00A36DF4" w:rsidRPr="00CE5204" w:rsidRDefault="00A36DF4" w:rsidP="00A36DF4">
      <w:pPr>
        <w:rPr>
          <w:rFonts w:ascii="Calibri" w:hAnsi="Calibri" w:cs="Calibri"/>
          <w:sz w:val="22"/>
          <w:szCs w:val="22"/>
        </w:rPr>
      </w:pPr>
    </w:p>
    <w:p w14:paraId="28445148" w14:textId="77777777" w:rsidR="00A36DF4" w:rsidRPr="00CE5204" w:rsidRDefault="00A36DF4" w:rsidP="00A36DF4">
      <w:pPr>
        <w:spacing w:after="120"/>
        <w:jc w:val="both"/>
        <w:rPr>
          <w:rFonts w:asciiTheme="minorHAnsi" w:hAnsiTheme="minorHAnsi"/>
          <w:color w:val="000000" w:themeColor="text1"/>
          <w:sz w:val="22"/>
          <w:szCs w:val="22"/>
          <w:u w:val="single"/>
        </w:rPr>
      </w:pPr>
      <w:r w:rsidRPr="00CE5204">
        <w:rPr>
          <w:rFonts w:asciiTheme="minorHAnsi" w:hAnsiTheme="minorHAnsi"/>
          <w:color w:val="000000" w:themeColor="text1"/>
          <w:sz w:val="22"/>
          <w:szCs w:val="22"/>
          <w:u w:val="single"/>
        </w:rPr>
        <w:t>DODATNO MERILO V PRIMERU DVEH ALI VEČ ENAKOVREDNIH PONUDB:</w:t>
      </w:r>
    </w:p>
    <w:p w14:paraId="5FEEF831" w14:textId="77777777" w:rsidR="00A36DF4" w:rsidRPr="00CE5204" w:rsidRDefault="00A36DF4" w:rsidP="00A36DF4">
      <w:pPr>
        <w:spacing w:after="120"/>
        <w:jc w:val="both"/>
        <w:rPr>
          <w:rFonts w:asciiTheme="minorHAnsi" w:hAnsiTheme="minorHAnsi" w:cstheme="minorHAnsi"/>
          <w:sz w:val="22"/>
          <w:szCs w:val="22"/>
        </w:rPr>
      </w:pPr>
      <w:r w:rsidRPr="00CE5204">
        <w:rPr>
          <w:rFonts w:asciiTheme="minorHAnsi" w:hAnsiTheme="minorHAnsi" w:cstheme="minorHAnsi"/>
          <w:sz w:val="22"/>
          <w:szCs w:val="22"/>
        </w:rPr>
        <w:t xml:space="preserve">V primeru, da </w:t>
      </w:r>
      <w:r w:rsidRPr="00CE5204">
        <w:rPr>
          <w:rFonts w:asciiTheme="minorHAnsi" w:hAnsiTheme="minorHAnsi"/>
          <w:sz w:val="22"/>
          <w:szCs w:val="22"/>
        </w:rPr>
        <w:t xml:space="preserve">več ponudnikov doseže enako najvišje skupno število točk, </w:t>
      </w:r>
      <w:r w:rsidRPr="00CE5204">
        <w:rPr>
          <w:rFonts w:asciiTheme="minorHAnsi" w:hAnsiTheme="minorHAnsi" w:cstheme="minorHAnsi"/>
          <w:sz w:val="22"/>
          <w:szCs w:val="22"/>
        </w:rPr>
        <w:t>se javno naročilo izmed teh odda tistemu ponudniku, ki je dosegel večje število točk pri Merilu 1.</w:t>
      </w:r>
    </w:p>
    <w:p w14:paraId="6DB4631D" w14:textId="77777777" w:rsidR="00A36DF4" w:rsidRDefault="00A36DF4" w:rsidP="00A36DF4">
      <w:pPr>
        <w:jc w:val="both"/>
        <w:rPr>
          <w:rFonts w:asciiTheme="minorHAnsi" w:hAnsiTheme="minorHAnsi" w:cstheme="minorHAnsi"/>
          <w:sz w:val="22"/>
          <w:szCs w:val="22"/>
        </w:rPr>
      </w:pPr>
      <w:r w:rsidRPr="00CE5204">
        <w:rPr>
          <w:rFonts w:asciiTheme="minorHAnsi" w:hAnsiTheme="minorHAnsi" w:cstheme="minorHAnsi"/>
          <w:sz w:val="22"/>
          <w:szCs w:val="22"/>
        </w:rPr>
        <w:t xml:space="preserve">V primeru, da doseže več ponudnikov, ki imajo </w:t>
      </w:r>
      <w:r w:rsidRPr="00CE5204">
        <w:rPr>
          <w:rFonts w:asciiTheme="minorHAnsi" w:hAnsiTheme="minorHAnsi"/>
          <w:sz w:val="22"/>
          <w:szCs w:val="22"/>
        </w:rPr>
        <w:t>enako najvišje skupno število točk,</w:t>
      </w:r>
      <w:r w:rsidRPr="00CE5204" w:rsidDel="00F6582C">
        <w:rPr>
          <w:rFonts w:asciiTheme="minorHAnsi" w:hAnsiTheme="minorHAnsi" w:cstheme="minorHAnsi"/>
          <w:sz w:val="22"/>
          <w:szCs w:val="22"/>
        </w:rPr>
        <w:t xml:space="preserve"> </w:t>
      </w:r>
      <w:r w:rsidRPr="00CE5204">
        <w:rPr>
          <w:rFonts w:asciiTheme="minorHAnsi" w:hAnsiTheme="minorHAnsi" w:cstheme="minorHAnsi"/>
          <w:sz w:val="22"/>
          <w:szCs w:val="22"/>
        </w:rPr>
        <w:t xml:space="preserve">enako število točk tudi pri Merilu 1, bo naročnik javno naročilo oddal tistemu izmed teh ponudnikov, ki je prvi oddal ponudbo. </w:t>
      </w:r>
    </w:p>
    <w:p w14:paraId="5A64426D" w14:textId="77777777" w:rsidR="0024104D" w:rsidRPr="00CE5204" w:rsidRDefault="0024104D" w:rsidP="00A36DF4">
      <w:pPr>
        <w:jc w:val="both"/>
        <w:rPr>
          <w:rFonts w:asciiTheme="minorHAnsi" w:hAnsiTheme="minorHAnsi" w:cstheme="minorHAnsi"/>
          <w:sz w:val="22"/>
          <w:szCs w:val="22"/>
        </w:rPr>
      </w:pPr>
    </w:p>
    <w:p w14:paraId="46B5538A" w14:textId="72171015" w:rsidR="001768CE" w:rsidRPr="00E66BDC" w:rsidRDefault="001768CE" w:rsidP="00E66BDC">
      <w:pPr>
        <w:pStyle w:val="Naslov1"/>
        <w:shd w:val="clear" w:color="auto" w:fill="255FAC"/>
        <w:spacing w:before="0" w:after="120"/>
        <w:rPr>
          <w:rFonts w:asciiTheme="minorHAnsi" w:hAnsiTheme="minorHAnsi"/>
          <w:bCs/>
          <w:color w:val="FFFFFF" w:themeColor="background1"/>
          <w:sz w:val="24"/>
          <w:u w:val="single"/>
        </w:rPr>
      </w:pPr>
      <w:r w:rsidRPr="00E66BDC">
        <w:rPr>
          <w:rFonts w:asciiTheme="minorHAnsi" w:hAnsiTheme="minorHAnsi"/>
          <w:bCs/>
          <w:color w:val="FFFFFF" w:themeColor="background1"/>
          <w:sz w:val="24"/>
          <w:u w:val="single"/>
        </w:rPr>
        <w:t>VIII. IZJAVA O LASTNIŠKI STRUKTURI</w:t>
      </w:r>
    </w:p>
    <w:p w14:paraId="3552A947" w14:textId="77777777" w:rsidR="001768CE" w:rsidRPr="00C138FD" w:rsidRDefault="001768CE" w:rsidP="001768CE">
      <w:pPr>
        <w:pStyle w:val="Noga"/>
        <w:jc w:val="both"/>
        <w:rPr>
          <w:rFonts w:asciiTheme="minorHAnsi" w:hAnsiTheme="minorHAnsi"/>
          <w:sz w:val="22"/>
          <w:szCs w:val="22"/>
        </w:rPr>
      </w:pPr>
      <w:r w:rsidRPr="00C138FD">
        <w:rPr>
          <w:rFonts w:asciiTheme="minorHAnsi" w:hAnsiTheme="minorHAnsi"/>
          <w:sz w:val="22"/>
          <w:szCs w:val="22"/>
        </w:rPr>
        <w:t xml:space="preserve">Na poziv naročnika bo moral </w:t>
      </w:r>
      <w:r w:rsidRPr="00C138FD">
        <w:rPr>
          <w:rFonts w:asciiTheme="minorHAnsi" w:hAnsiTheme="minorHAnsi"/>
          <w:b/>
          <w:sz w:val="22"/>
          <w:szCs w:val="22"/>
        </w:rPr>
        <w:t>izbrani ponudnik</w:t>
      </w:r>
      <w:r w:rsidRPr="00C138FD">
        <w:rPr>
          <w:rStyle w:val="Sprotnaopomba-sklic"/>
          <w:rFonts w:asciiTheme="minorHAnsi" w:hAnsiTheme="minorHAnsi"/>
          <w:sz w:val="22"/>
          <w:szCs w:val="22"/>
        </w:rPr>
        <w:footnoteReference w:id="15"/>
      </w:r>
      <w:r w:rsidRPr="00C138FD">
        <w:rPr>
          <w:rFonts w:asciiTheme="minorHAnsi" w:hAnsiTheme="minorHAnsi"/>
          <w:b/>
          <w:sz w:val="22"/>
          <w:szCs w:val="22"/>
        </w:rPr>
        <w:t xml:space="preserve">, </w:t>
      </w:r>
      <w:r w:rsidRPr="00C138FD">
        <w:rPr>
          <w:rFonts w:asciiTheme="minorHAnsi" w:hAnsiTheme="minorHAnsi"/>
          <w:sz w:val="22"/>
          <w:szCs w:val="22"/>
        </w:rPr>
        <w:t>v postopku javnega naročanja ali pri izvajanju javnega naročila v roku 8 od prejema poziva posredovati podatke oz. izjavo o:</w:t>
      </w:r>
    </w:p>
    <w:p w14:paraId="3F34E1F5" w14:textId="77777777" w:rsidR="001768CE" w:rsidRPr="00C138FD" w:rsidRDefault="001768CE" w:rsidP="001768CE">
      <w:pPr>
        <w:pStyle w:val="Noga"/>
        <w:numPr>
          <w:ilvl w:val="0"/>
          <w:numId w:val="8"/>
        </w:numPr>
        <w:ind w:left="567" w:hanging="283"/>
        <w:jc w:val="both"/>
        <w:rPr>
          <w:rFonts w:asciiTheme="minorHAnsi" w:hAnsiTheme="minorHAnsi"/>
          <w:sz w:val="22"/>
          <w:szCs w:val="22"/>
        </w:rPr>
      </w:pPr>
      <w:r w:rsidRPr="00C138FD">
        <w:rPr>
          <w:rFonts w:asciiTheme="minorHAnsi" w:hAnsiTheme="minorHAnsi"/>
          <w:sz w:val="22"/>
          <w:szCs w:val="22"/>
        </w:rPr>
        <w:t>svojih ustanoviteljih, družbenikih, delničarjih, komanditistih ali drugih lastnikih in podatke o lastniških deležih navedenih oseb,</w:t>
      </w:r>
    </w:p>
    <w:p w14:paraId="6ACD53AF" w14:textId="77777777" w:rsidR="001768CE" w:rsidRPr="00C138FD" w:rsidRDefault="001768CE" w:rsidP="001768CE">
      <w:pPr>
        <w:pStyle w:val="Noga"/>
        <w:numPr>
          <w:ilvl w:val="0"/>
          <w:numId w:val="8"/>
        </w:numPr>
        <w:spacing w:after="120"/>
        <w:ind w:left="567" w:hanging="283"/>
        <w:jc w:val="both"/>
        <w:rPr>
          <w:b/>
          <w:sz w:val="22"/>
          <w:szCs w:val="22"/>
        </w:rPr>
      </w:pPr>
      <w:r w:rsidRPr="00C138FD">
        <w:rPr>
          <w:rFonts w:asciiTheme="minorHAnsi" w:hAnsiTheme="minorHAnsi"/>
          <w:sz w:val="22"/>
          <w:szCs w:val="22"/>
        </w:rPr>
        <w:t>gospodarskih subjektih, za katere se glede na določbe zakona, ki ureja gospodarske družbe, šteje, da so z njim povezane družbe.</w:t>
      </w:r>
    </w:p>
    <w:p w14:paraId="62105F0D" w14:textId="77777777" w:rsidR="001768CE" w:rsidRPr="00C138FD" w:rsidRDefault="001768CE" w:rsidP="001768CE">
      <w:pPr>
        <w:pStyle w:val="Noga"/>
        <w:jc w:val="both"/>
        <w:rPr>
          <w:rFonts w:asciiTheme="minorHAnsi" w:hAnsiTheme="minorHAnsi"/>
          <w:i/>
          <w:color w:val="000000" w:themeColor="text1"/>
          <w:sz w:val="22"/>
          <w:szCs w:val="22"/>
        </w:rPr>
      </w:pPr>
      <w:r w:rsidRPr="00C138FD">
        <w:rPr>
          <w:rFonts w:asciiTheme="minorHAnsi" w:hAnsiTheme="minorHAnsi"/>
          <w:sz w:val="22"/>
          <w:szCs w:val="22"/>
        </w:rPr>
        <w:lastRenderedPageBreak/>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C138FD">
        <w:rPr>
          <w:rFonts w:asciiTheme="minorHAnsi" w:hAnsiTheme="minorHAnsi"/>
          <w:i/>
          <w:color w:val="000000" w:themeColor="text1"/>
          <w:sz w:val="22"/>
          <w:szCs w:val="22"/>
        </w:rPr>
        <w:t>.</w:t>
      </w:r>
    </w:p>
    <w:p w14:paraId="36AC4C8D" w14:textId="77777777" w:rsidR="00377B09" w:rsidRPr="00C138FD" w:rsidRDefault="00377B09" w:rsidP="00377B09">
      <w:pPr>
        <w:jc w:val="both"/>
        <w:rPr>
          <w:rFonts w:asciiTheme="minorHAnsi" w:hAnsiTheme="minorHAnsi"/>
          <w:color w:val="000000" w:themeColor="text1"/>
          <w:sz w:val="22"/>
          <w:szCs w:val="22"/>
        </w:rPr>
      </w:pPr>
    </w:p>
    <w:p w14:paraId="13FD7352" w14:textId="5954C621" w:rsidR="00756FCB" w:rsidRPr="00E66BDC" w:rsidRDefault="00756FCB" w:rsidP="00E66BDC">
      <w:pPr>
        <w:pStyle w:val="Naslov1"/>
        <w:shd w:val="clear" w:color="auto" w:fill="255FAC"/>
        <w:spacing w:before="0" w:after="120"/>
        <w:rPr>
          <w:rFonts w:asciiTheme="minorHAnsi" w:hAnsiTheme="minorHAnsi"/>
          <w:bCs/>
          <w:color w:val="FFFFFF" w:themeColor="background1"/>
          <w:sz w:val="22"/>
          <w:szCs w:val="22"/>
          <w:u w:val="single"/>
        </w:rPr>
      </w:pPr>
      <w:r w:rsidRPr="00E66BDC">
        <w:rPr>
          <w:rFonts w:asciiTheme="minorHAnsi" w:hAnsiTheme="minorHAnsi"/>
          <w:bCs/>
          <w:color w:val="FFFFFF" w:themeColor="background1"/>
          <w:sz w:val="22"/>
          <w:szCs w:val="22"/>
          <w:u w:val="single"/>
        </w:rPr>
        <w:t>IX. SKLENITEV POGODBE</w:t>
      </w:r>
    </w:p>
    <w:p w14:paraId="0A4CE686" w14:textId="77777777" w:rsidR="00377B09" w:rsidRPr="00C138FD" w:rsidRDefault="00377B09" w:rsidP="00377B09">
      <w:pPr>
        <w:spacing w:after="120"/>
        <w:jc w:val="both"/>
        <w:rPr>
          <w:rFonts w:asciiTheme="minorHAnsi" w:hAnsiTheme="minorHAnsi"/>
          <w:sz w:val="22"/>
          <w:szCs w:val="22"/>
        </w:rPr>
      </w:pPr>
      <w:r w:rsidRPr="00C138FD">
        <w:rPr>
          <w:rFonts w:asciiTheme="minorHAnsi" w:hAnsiTheme="minorHAnsi"/>
          <w:sz w:val="22"/>
          <w:szCs w:val="22"/>
        </w:rPr>
        <w:t xml:space="preserve">Naročnik bo z izbranim ponudnikom </w:t>
      </w:r>
      <w:r w:rsidRPr="00C138FD">
        <w:rPr>
          <w:rFonts w:asciiTheme="minorHAnsi" w:hAnsiTheme="minorHAnsi"/>
          <w:bCs/>
          <w:sz w:val="22"/>
          <w:szCs w:val="22"/>
        </w:rPr>
        <w:t>(poslovodečim in tudi partnerji (soponudniki))</w:t>
      </w:r>
      <w:r w:rsidRPr="00C138FD">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46644" w14:textId="77777777" w:rsidR="00377B09" w:rsidRPr="00C138FD" w:rsidRDefault="00377B09" w:rsidP="00377B09">
      <w:pPr>
        <w:spacing w:after="120"/>
        <w:jc w:val="both"/>
        <w:rPr>
          <w:rFonts w:asciiTheme="minorHAnsi" w:hAnsiTheme="minorHAnsi"/>
          <w:sz w:val="22"/>
          <w:szCs w:val="22"/>
        </w:rPr>
      </w:pPr>
      <w:r w:rsidRPr="00C138F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4C441266" w:rsidR="00756FCB" w:rsidRPr="00C138FD" w:rsidRDefault="00377B09" w:rsidP="00377B09">
      <w:pPr>
        <w:spacing w:after="240"/>
        <w:jc w:val="both"/>
        <w:rPr>
          <w:rFonts w:asciiTheme="minorHAnsi" w:hAnsiTheme="minorHAnsi"/>
          <w:color w:val="000000" w:themeColor="text1"/>
          <w:sz w:val="22"/>
          <w:szCs w:val="22"/>
        </w:rPr>
      </w:pPr>
      <w:r w:rsidRPr="00C138FD">
        <w:rPr>
          <w:rFonts w:asciiTheme="minorHAnsi" w:hAnsiTheme="minorHAnsi"/>
          <w:color w:val="000000" w:themeColor="text1"/>
          <w:sz w:val="22"/>
          <w:szCs w:val="22"/>
        </w:rPr>
        <w:t xml:space="preserve">Če izbrani ponudnik pogodbe ne podpiše in vrne </w:t>
      </w:r>
      <w:bookmarkStart w:id="39" w:name="_Hlk35327546"/>
      <w:r w:rsidRPr="00C138FD">
        <w:rPr>
          <w:rFonts w:asciiTheme="minorHAnsi" w:hAnsiTheme="minorHAnsi"/>
          <w:color w:val="000000" w:themeColor="text1"/>
          <w:sz w:val="22"/>
          <w:szCs w:val="22"/>
        </w:rPr>
        <w:t>v roku, ki mu ga je dal naročnik (osnovnem ali podaljšanem),</w:t>
      </w:r>
      <w:bookmarkEnd w:id="39"/>
      <w:r w:rsidRPr="00C138FD">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756FCB" w:rsidRPr="00C138FD">
        <w:rPr>
          <w:rFonts w:asciiTheme="minorHAnsi" w:hAnsiTheme="minorHAnsi"/>
          <w:color w:val="000000" w:themeColor="text1"/>
          <w:sz w:val="22"/>
          <w:szCs w:val="22"/>
        </w:rPr>
        <w:t>.</w:t>
      </w:r>
    </w:p>
    <w:p w14:paraId="234DF2D9" w14:textId="0D28D626" w:rsidR="00756FCB" w:rsidRPr="00E66BDC" w:rsidRDefault="00756FCB" w:rsidP="00E66BDC">
      <w:pPr>
        <w:pStyle w:val="Naslov1"/>
        <w:shd w:val="clear" w:color="auto" w:fill="255FAC"/>
        <w:spacing w:before="0" w:after="120"/>
        <w:rPr>
          <w:rFonts w:asciiTheme="minorHAnsi" w:hAnsiTheme="minorHAnsi"/>
          <w:bCs/>
          <w:color w:val="FFFFFF" w:themeColor="background1"/>
          <w:sz w:val="22"/>
          <w:szCs w:val="22"/>
          <w:u w:val="single"/>
        </w:rPr>
      </w:pPr>
      <w:r w:rsidRPr="00E66BDC">
        <w:rPr>
          <w:rFonts w:asciiTheme="minorHAnsi" w:hAnsiTheme="minorHAnsi"/>
          <w:bCs/>
          <w:color w:val="FFFFFF" w:themeColor="background1"/>
          <w:sz w:val="22"/>
          <w:szCs w:val="22"/>
          <w:u w:val="single"/>
        </w:rPr>
        <w:t>X. ZAUPNI PODATKI V PONUDBI</w:t>
      </w:r>
    </w:p>
    <w:p w14:paraId="006A2FF3" w14:textId="77777777" w:rsidR="00756FCB" w:rsidRPr="00C138FD" w:rsidRDefault="00756FCB" w:rsidP="00756FCB">
      <w:pPr>
        <w:spacing w:after="120"/>
        <w:jc w:val="both"/>
        <w:rPr>
          <w:rFonts w:asciiTheme="minorHAnsi" w:hAnsiTheme="minorHAnsi"/>
          <w:color w:val="000000" w:themeColor="text1"/>
          <w:sz w:val="22"/>
          <w:szCs w:val="22"/>
        </w:rPr>
      </w:pPr>
      <w:r w:rsidRPr="00C138FD">
        <w:rPr>
          <w:rFonts w:asciiTheme="minorHAnsi" w:hAnsiTheme="minorHAnsi"/>
          <w:sz w:val="22"/>
          <w:szCs w:val="22"/>
        </w:rPr>
        <w:t xml:space="preserve">Podatki, ki jih bo ponudnik upravičeno označil kot zaupne (npr. poslovna skrivnost), bodo uporabljeni samo za namene postopka </w:t>
      </w:r>
      <w:r w:rsidRPr="00C138FD">
        <w:rPr>
          <w:rFonts w:asciiTheme="minorHAnsi" w:hAnsiTheme="minorHAnsi"/>
          <w:color w:val="000000" w:themeColor="text1"/>
          <w:sz w:val="22"/>
          <w:szCs w:val="22"/>
        </w:rPr>
        <w:t>javnega naročila in ne bodo dostopni neupravičenim osebam.</w:t>
      </w:r>
    </w:p>
    <w:p w14:paraId="04BE2AD6" w14:textId="77777777" w:rsidR="00756FCB" w:rsidRPr="00C138FD" w:rsidRDefault="00756FCB" w:rsidP="00756FCB">
      <w:pPr>
        <w:jc w:val="both"/>
        <w:rPr>
          <w:rFonts w:asciiTheme="minorHAnsi" w:hAnsiTheme="minorHAnsi"/>
          <w:sz w:val="22"/>
          <w:szCs w:val="22"/>
        </w:rPr>
      </w:pPr>
      <w:r w:rsidRPr="00C138FD">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C138FD" w:rsidRDefault="00756FCB" w:rsidP="00756FCB">
      <w:pPr>
        <w:numPr>
          <w:ilvl w:val="0"/>
          <w:numId w:val="1"/>
        </w:numPr>
        <w:jc w:val="both"/>
        <w:rPr>
          <w:rFonts w:asciiTheme="minorHAnsi" w:hAnsiTheme="minorHAnsi"/>
          <w:sz w:val="22"/>
          <w:szCs w:val="22"/>
        </w:rPr>
      </w:pPr>
      <w:r w:rsidRPr="00C138FD">
        <w:rPr>
          <w:rFonts w:asciiTheme="minorHAnsi" w:hAnsiTheme="minorHAnsi"/>
          <w:sz w:val="22"/>
          <w:szCs w:val="22"/>
        </w:rPr>
        <w:t>specifikacije in količina ponujenega blaga, storitev ali gradenj,</w:t>
      </w:r>
    </w:p>
    <w:p w14:paraId="166BAF8C" w14:textId="77777777" w:rsidR="00756FCB" w:rsidRPr="00C138FD" w:rsidRDefault="00756FCB" w:rsidP="00756FCB">
      <w:pPr>
        <w:numPr>
          <w:ilvl w:val="0"/>
          <w:numId w:val="1"/>
        </w:numPr>
        <w:jc w:val="both"/>
        <w:rPr>
          <w:rFonts w:asciiTheme="minorHAnsi" w:hAnsiTheme="minorHAnsi"/>
          <w:sz w:val="22"/>
          <w:szCs w:val="22"/>
        </w:rPr>
      </w:pPr>
      <w:r w:rsidRPr="00C138FD">
        <w:rPr>
          <w:rFonts w:asciiTheme="minorHAnsi" w:hAnsiTheme="minorHAnsi"/>
          <w:sz w:val="22"/>
          <w:szCs w:val="22"/>
        </w:rPr>
        <w:t>cena na enoto,</w:t>
      </w:r>
    </w:p>
    <w:p w14:paraId="3C3A4583" w14:textId="77777777" w:rsidR="00756FCB" w:rsidRPr="00C138FD" w:rsidRDefault="00756FCB" w:rsidP="00756FCB">
      <w:pPr>
        <w:numPr>
          <w:ilvl w:val="0"/>
          <w:numId w:val="1"/>
        </w:numPr>
        <w:jc w:val="both"/>
        <w:rPr>
          <w:rFonts w:asciiTheme="minorHAnsi" w:hAnsiTheme="minorHAnsi"/>
          <w:sz w:val="22"/>
          <w:szCs w:val="22"/>
        </w:rPr>
      </w:pPr>
      <w:r w:rsidRPr="00C138FD">
        <w:rPr>
          <w:rFonts w:asciiTheme="minorHAnsi" w:hAnsiTheme="minorHAnsi"/>
          <w:sz w:val="22"/>
          <w:szCs w:val="22"/>
        </w:rPr>
        <w:t>vrednost posamezne postavke,</w:t>
      </w:r>
    </w:p>
    <w:p w14:paraId="228992B5" w14:textId="77777777" w:rsidR="00756FCB" w:rsidRPr="00C138FD" w:rsidRDefault="00756FCB" w:rsidP="00756FCB">
      <w:pPr>
        <w:numPr>
          <w:ilvl w:val="0"/>
          <w:numId w:val="1"/>
        </w:numPr>
        <w:jc w:val="both"/>
        <w:rPr>
          <w:rFonts w:asciiTheme="minorHAnsi" w:hAnsiTheme="minorHAnsi"/>
          <w:sz w:val="22"/>
          <w:szCs w:val="22"/>
        </w:rPr>
      </w:pPr>
      <w:r w:rsidRPr="00C138FD">
        <w:rPr>
          <w:rFonts w:asciiTheme="minorHAnsi" w:hAnsiTheme="minorHAnsi"/>
          <w:sz w:val="22"/>
          <w:szCs w:val="22"/>
        </w:rPr>
        <w:t>skupna vrednost iz ponudbe,</w:t>
      </w:r>
    </w:p>
    <w:p w14:paraId="12CDE6D3" w14:textId="77777777" w:rsidR="00756FCB" w:rsidRPr="00C138FD" w:rsidRDefault="00756FCB" w:rsidP="00756FCB">
      <w:pPr>
        <w:numPr>
          <w:ilvl w:val="0"/>
          <w:numId w:val="1"/>
        </w:numPr>
        <w:spacing w:after="120"/>
        <w:jc w:val="both"/>
        <w:rPr>
          <w:rFonts w:asciiTheme="minorHAnsi" w:hAnsiTheme="minorHAnsi"/>
          <w:sz w:val="22"/>
          <w:szCs w:val="22"/>
        </w:rPr>
      </w:pPr>
      <w:r w:rsidRPr="00C138FD">
        <w:rPr>
          <w:rFonts w:asciiTheme="minorHAnsi" w:hAnsiTheme="minorHAnsi"/>
          <w:sz w:val="22"/>
          <w:szCs w:val="22"/>
        </w:rPr>
        <w:t>vsi tisti podatki, ki vplivajo na razvrstitev ponudbe v okviru drugih meril.</w:t>
      </w:r>
    </w:p>
    <w:p w14:paraId="001CE18E" w14:textId="77777777" w:rsidR="00756FCB" w:rsidRPr="00C138FD" w:rsidRDefault="00756FCB" w:rsidP="00756FCB">
      <w:pPr>
        <w:spacing w:after="120"/>
        <w:jc w:val="both"/>
        <w:rPr>
          <w:rFonts w:asciiTheme="minorHAnsi" w:hAnsiTheme="minorHAnsi"/>
          <w:color w:val="000000" w:themeColor="text1"/>
          <w:sz w:val="22"/>
          <w:szCs w:val="22"/>
        </w:rPr>
      </w:pPr>
      <w:r w:rsidRPr="00C138FD">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C138FD">
        <w:rPr>
          <w:rStyle w:val="Sprotnaopomba-sklic"/>
          <w:rFonts w:asciiTheme="minorHAnsi" w:hAnsiTheme="minorHAnsi"/>
          <w:color w:val="000000" w:themeColor="text1"/>
          <w:sz w:val="22"/>
          <w:szCs w:val="22"/>
        </w:rPr>
        <w:footnoteReference w:id="16"/>
      </w:r>
    </w:p>
    <w:p w14:paraId="443C8E86" w14:textId="6C9B5D5D" w:rsidR="001768CE" w:rsidRPr="00C138FD" w:rsidRDefault="001768CE" w:rsidP="00756FCB">
      <w:pPr>
        <w:spacing w:after="120"/>
        <w:jc w:val="both"/>
        <w:rPr>
          <w:rFonts w:asciiTheme="minorHAnsi" w:hAnsiTheme="minorHAnsi"/>
          <w:color w:val="000000" w:themeColor="text1"/>
          <w:sz w:val="22"/>
          <w:szCs w:val="22"/>
        </w:rPr>
      </w:pPr>
      <w:r w:rsidRPr="00C138FD">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6F05C133" w14:textId="77777777" w:rsidR="00756FCB" w:rsidRPr="00C138FD" w:rsidRDefault="00756FCB" w:rsidP="00756FCB">
      <w:pPr>
        <w:jc w:val="both"/>
        <w:rPr>
          <w:rFonts w:asciiTheme="minorHAnsi" w:hAnsiTheme="minorHAnsi"/>
          <w:color w:val="000000" w:themeColor="text1"/>
          <w:sz w:val="22"/>
          <w:szCs w:val="22"/>
          <w:u w:val="single"/>
        </w:rPr>
      </w:pPr>
      <w:r w:rsidRPr="00C138FD">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C138FD" w:rsidRDefault="00756FCB" w:rsidP="00756FCB">
      <w:pPr>
        <w:rPr>
          <w:rFonts w:asciiTheme="minorHAnsi" w:hAnsiTheme="minorHAnsi"/>
          <w:b/>
          <w:bCs/>
          <w:color w:val="00B050"/>
          <w:sz w:val="22"/>
          <w:szCs w:val="22"/>
          <w:u w:val="single"/>
        </w:rPr>
      </w:pPr>
    </w:p>
    <w:p w14:paraId="6BB4667B" w14:textId="53C930AF" w:rsidR="00756FCB" w:rsidRPr="00E66BDC" w:rsidRDefault="00756FCB" w:rsidP="00E66BDC">
      <w:pPr>
        <w:pStyle w:val="Naslov1"/>
        <w:shd w:val="clear" w:color="auto" w:fill="255FAC"/>
        <w:spacing w:before="0" w:after="120"/>
        <w:rPr>
          <w:rFonts w:asciiTheme="minorHAnsi" w:hAnsiTheme="minorHAnsi"/>
          <w:bCs/>
          <w:color w:val="FFFFFF" w:themeColor="background1"/>
          <w:sz w:val="22"/>
          <w:szCs w:val="22"/>
          <w:u w:val="single"/>
        </w:rPr>
      </w:pPr>
      <w:r w:rsidRPr="00E66BDC">
        <w:rPr>
          <w:rFonts w:asciiTheme="minorHAnsi" w:hAnsiTheme="minorHAnsi"/>
          <w:bCs/>
          <w:color w:val="FFFFFF" w:themeColor="background1"/>
          <w:sz w:val="22"/>
          <w:szCs w:val="22"/>
          <w:u w:val="single"/>
        </w:rPr>
        <w:t>XI. PRAVNO VARSTVO PONUDNIKOV</w:t>
      </w:r>
    </w:p>
    <w:p w14:paraId="02CC73D3" w14:textId="77777777" w:rsidR="00756FCB" w:rsidRPr="00C138FD" w:rsidRDefault="00756FCB" w:rsidP="00756FCB">
      <w:pPr>
        <w:spacing w:after="120"/>
        <w:jc w:val="both"/>
        <w:rPr>
          <w:rFonts w:asciiTheme="minorHAnsi" w:hAnsiTheme="minorHAnsi"/>
          <w:color w:val="000000" w:themeColor="text1"/>
          <w:sz w:val="22"/>
          <w:szCs w:val="22"/>
        </w:rPr>
      </w:pPr>
      <w:r w:rsidRPr="00C138FD">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4EEE56D9" w:rsidR="00756FCB" w:rsidRPr="00C138FD" w:rsidRDefault="00756FCB" w:rsidP="00756FCB">
      <w:pPr>
        <w:spacing w:after="120"/>
        <w:jc w:val="both"/>
        <w:rPr>
          <w:rFonts w:asciiTheme="minorHAnsi" w:hAnsiTheme="minorHAnsi"/>
          <w:color w:val="000000" w:themeColor="text1"/>
          <w:sz w:val="22"/>
          <w:szCs w:val="22"/>
        </w:rPr>
      </w:pPr>
      <w:r w:rsidRPr="00C138FD">
        <w:rPr>
          <w:rFonts w:asciiTheme="minorHAnsi" w:hAnsiTheme="minorHAnsi"/>
          <w:color w:val="000000" w:themeColor="text1"/>
          <w:sz w:val="22"/>
          <w:szCs w:val="22"/>
        </w:rPr>
        <w:t>Zahtevek za revizijo, ki se nanaša na vsebino objave, povabilo k oddaji ponudbe ali</w:t>
      </w:r>
      <w:r w:rsidR="00A252BA" w:rsidRPr="00C138FD">
        <w:rPr>
          <w:rFonts w:asciiTheme="minorHAnsi" w:hAnsiTheme="minorHAnsi"/>
          <w:color w:val="000000" w:themeColor="text1"/>
          <w:sz w:val="22"/>
          <w:szCs w:val="22"/>
        </w:rPr>
        <w:t xml:space="preserve"> </w:t>
      </w:r>
      <w:r w:rsidRPr="00C138FD">
        <w:rPr>
          <w:rFonts w:asciiTheme="minorHAnsi" w:hAnsiTheme="minorHAnsi"/>
          <w:color w:val="000000" w:themeColor="text1"/>
          <w:sz w:val="22"/>
          <w:szCs w:val="22"/>
        </w:rPr>
        <w:t xml:space="preserve">razpisno dokumentacijo, se vloži </w:t>
      </w:r>
      <w:r w:rsidRPr="00C138FD">
        <w:rPr>
          <w:rFonts w:asciiTheme="minorHAnsi" w:hAnsiTheme="minorHAnsi"/>
          <w:b/>
          <w:color w:val="000000" w:themeColor="text1"/>
          <w:sz w:val="22"/>
          <w:szCs w:val="22"/>
        </w:rPr>
        <w:t>v desetih (10) delovnih dneh</w:t>
      </w:r>
      <w:r w:rsidRPr="00C138FD">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w:t>
      </w:r>
      <w:r w:rsidRPr="00C138FD">
        <w:rPr>
          <w:rFonts w:asciiTheme="minorHAnsi" w:hAnsiTheme="minorHAnsi"/>
          <w:color w:val="000000" w:themeColor="text1"/>
          <w:sz w:val="22"/>
          <w:szCs w:val="22"/>
        </w:rPr>
        <w:lastRenderedPageBreak/>
        <w:t xml:space="preserve">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C138FD" w:rsidRDefault="00756FCB" w:rsidP="00756FCB">
      <w:pPr>
        <w:spacing w:after="120"/>
        <w:jc w:val="both"/>
        <w:rPr>
          <w:rFonts w:asciiTheme="minorHAnsi" w:hAnsiTheme="minorHAnsi"/>
          <w:color w:val="000000" w:themeColor="text1"/>
          <w:sz w:val="22"/>
          <w:szCs w:val="22"/>
        </w:rPr>
      </w:pPr>
      <w:r w:rsidRPr="00C138FD">
        <w:rPr>
          <w:rFonts w:asciiTheme="minorHAnsi" w:hAnsiTheme="minorHAnsi"/>
          <w:color w:val="000000" w:themeColor="text1"/>
          <w:sz w:val="22"/>
          <w:szCs w:val="22"/>
        </w:rPr>
        <w:t>Zahtevek za revizijo se vloži preko portala eRevizija (</w:t>
      </w:r>
      <w:hyperlink r:id="rId15" w:history="1">
        <w:r w:rsidRPr="00C138FD">
          <w:rPr>
            <w:rStyle w:val="Hiperpovezava"/>
            <w:rFonts w:asciiTheme="minorHAnsi" w:hAnsiTheme="minorHAnsi"/>
            <w:sz w:val="22"/>
            <w:szCs w:val="22"/>
          </w:rPr>
          <w:t>https://www.portalerevizija.si/</w:t>
        </w:r>
      </w:hyperlink>
      <w:r w:rsidRPr="00C138FD">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C138FD" w:rsidRDefault="00756FCB" w:rsidP="00756FCB">
      <w:pPr>
        <w:spacing w:after="120"/>
        <w:jc w:val="both"/>
        <w:rPr>
          <w:rFonts w:asciiTheme="minorHAnsi" w:hAnsiTheme="minorHAnsi"/>
          <w:color w:val="000000" w:themeColor="text1"/>
          <w:sz w:val="22"/>
          <w:szCs w:val="22"/>
        </w:rPr>
      </w:pPr>
      <w:r w:rsidRPr="00C138FD">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D6DC605" w14:textId="0F2E846D" w:rsidR="00756FCB" w:rsidRPr="00C138FD" w:rsidRDefault="00756FCB" w:rsidP="00756FCB">
      <w:pPr>
        <w:spacing w:after="120"/>
        <w:jc w:val="both"/>
        <w:rPr>
          <w:rFonts w:asciiTheme="minorHAnsi" w:hAnsiTheme="minorHAnsi"/>
          <w:color w:val="000000" w:themeColor="text1"/>
          <w:sz w:val="22"/>
          <w:szCs w:val="22"/>
        </w:rPr>
      </w:pPr>
      <w:r w:rsidRPr="00C138FD">
        <w:rPr>
          <w:rFonts w:asciiTheme="minorHAnsi" w:hAnsiTheme="minorHAnsi"/>
          <w:color w:val="000000" w:themeColor="text1"/>
          <w:sz w:val="22"/>
          <w:szCs w:val="22"/>
        </w:rPr>
        <w:t xml:space="preserve">Višina takse je </w:t>
      </w:r>
      <w:r w:rsidRPr="00C138FD">
        <w:rPr>
          <w:rFonts w:asciiTheme="minorHAnsi" w:hAnsiTheme="minorHAnsi"/>
          <w:b/>
          <w:color w:val="000000" w:themeColor="text1"/>
          <w:sz w:val="22"/>
          <w:szCs w:val="22"/>
        </w:rPr>
        <w:t>2.000,00 EUR</w:t>
      </w:r>
      <w:r w:rsidRPr="00C138FD">
        <w:rPr>
          <w:rFonts w:asciiTheme="minorHAnsi" w:hAnsiTheme="minorHAnsi"/>
          <w:color w:val="000000" w:themeColor="text1"/>
          <w:sz w:val="22"/>
          <w:szCs w:val="22"/>
        </w:rPr>
        <w:t>, ne glede na to, ali ponudnik vlaga revizijski zahtevek za en ali za več sklopov, in se plača na transakcijski račun Ministrstva za finance, odprt pri Banki Slovenije, IBAN: SI56 0110 0100 0358 802, SWIFT KODA: BSLJSI2X, sklic: 16110-7111290-XXXXXXLL (št. javnega naročila na portalu javnih naročil + zadnji dve števki leta).</w:t>
      </w:r>
      <w:r w:rsidR="00DA00E0" w:rsidRPr="00C138FD">
        <w:rPr>
          <w:rFonts w:asciiTheme="minorHAnsi" w:hAnsiTheme="minorHAnsi"/>
          <w:color w:val="000000" w:themeColor="text1"/>
          <w:sz w:val="22"/>
          <w:szCs w:val="22"/>
        </w:rPr>
        <w:t xml:space="preserve"> </w:t>
      </w:r>
    </w:p>
    <w:p w14:paraId="7ECC1870" w14:textId="77777777" w:rsidR="00377B09" w:rsidRPr="00C138FD" w:rsidRDefault="00377B09" w:rsidP="00377B09">
      <w:pPr>
        <w:rPr>
          <w:rFonts w:ascii="Calibri" w:hAnsi="Calibri" w:cs="Calibri"/>
          <w:sz w:val="22"/>
          <w:szCs w:val="22"/>
        </w:rPr>
      </w:pPr>
    </w:p>
    <w:p w14:paraId="76D271FA" w14:textId="77777777" w:rsidR="00377B09" w:rsidRPr="00C138FD" w:rsidRDefault="00377B09" w:rsidP="00377B09">
      <w:pPr>
        <w:rPr>
          <w:rFonts w:ascii="Calibri" w:hAnsi="Calibri" w:cs="Calibri"/>
          <w:sz w:val="22"/>
          <w:szCs w:val="22"/>
        </w:rPr>
      </w:pPr>
      <w:r w:rsidRPr="00C138FD">
        <w:rPr>
          <w:rFonts w:ascii="Calibri" w:hAnsi="Calibri" w:cs="Calibri"/>
          <w:sz w:val="22"/>
          <w:szCs w:val="22"/>
        </w:rPr>
        <w:t>Priloge:</w:t>
      </w:r>
    </w:p>
    <w:p w14:paraId="026B763D" w14:textId="77777777" w:rsidR="00377B09" w:rsidRPr="00C138FD" w:rsidRDefault="00377B09" w:rsidP="00377B09">
      <w:pPr>
        <w:pStyle w:val="Odstavekseznama"/>
        <w:numPr>
          <w:ilvl w:val="0"/>
          <w:numId w:val="1"/>
        </w:numPr>
        <w:spacing w:after="120"/>
        <w:rPr>
          <w:rFonts w:ascii="Calibri" w:hAnsi="Calibri" w:cs="Calibri"/>
          <w:sz w:val="22"/>
          <w:szCs w:val="22"/>
        </w:rPr>
      </w:pPr>
      <w:r w:rsidRPr="00C138FD">
        <w:rPr>
          <w:rFonts w:ascii="Calibri" w:hAnsi="Calibri" w:cs="Calibri"/>
          <w:sz w:val="22"/>
          <w:szCs w:val="22"/>
        </w:rPr>
        <w:t xml:space="preserve">ostali navedeni dokumenti razpisne dokumentacije </w:t>
      </w:r>
    </w:p>
    <w:p w14:paraId="6FA3C3B8" w14:textId="77777777" w:rsidR="00377B09" w:rsidRPr="00C138FD" w:rsidRDefault="00377B09" w:rsidP="00377B09">
      <w:pPr>
        <w:rPr>
          <w:rFonts w:ascii="Calibri" w:hAnsi="Calibri" w:cs="Calibri"/>
          <w:sz w:val="22"/>
          <w:szCs w:val="22"/>
        </w:rPr>
      </w:pPr>
    </w:p>
    <w:p w14:paraId="5F46910F" w14:textId="77777777" w:rsidR="00BE3C4C" w:rsidRPr="004B4449" w:rsidRDefault="00BE3C4C" w:rsidP="00BE3C4C">
      <w:pPr>
        <w:autoSpaceDE w:val="0"/>
        <w:autoSpaceDN w:val="0"/>
        <w:adjustRightInd w:val="0"/>
        <w:ind w:left="5670"/>
        <w:rPr>
          <w:rFonts w:ascii="Calibri" w:hAnsi="Calibri" w:cs="Calibri"/>
          <w:sz w:val="22"/>
          <w:szCs w:val="22"/>
        </w:rPr>
      </w:pPr>
      <w:r w:rsidRPr="004B4449">
        <w:rPr>
          <w:rFonts w:ascii="Calibri" w:hAnsi="Calibri" w:cs="Calibri"/>
          <w:sz w:val="22"/>
          <w:szCs w:val="22"/>
        </w:rPr>
        <w:t>Generalni direktor:</w:t>
      </w:r>
    </w:p>
    <w:p w14:paraId="3137E802" w14:textId="77777777" w:rsidR="00BE3C4C" w:rsidRPr="004B4449" w:rsidRDefault="00BE3C4C" w:rsidP="00BE3C4C">
      <w:pPr>
        <w:autoSpaceDE w:val="0"/>
        <w:autoSpaceDN w:val="0"/>
        <w:adjustRightInd w:val="0"/>
        <w:ind w:left="5670"/>
        <w:rPr>
          <w:rFonts w:ascii="Calibri" w:hAnsi="Calibri" w:cs="Calibri"/>
          <w:sz w:val="22"/>
          <w:szCs w:val="22"/>
        </w:rPr>
      </w:pPr>
      <w:r w:rsidRPr="004B4449">
        <w:rPr>
          <w:rFonts w:ascii="Calibri" w:hAnsi="Calibri" w:cs="Calibri"/>
          <w:sz w:val="22"/>
          <w:szCs w:val="22"/>
        </w:rPr>
        <w:t>mag. Robert Ljoljo</w:t>
      </w:r>
    </w:p>
    <w:p w14:paraId="48CC5C5C" w14:textId="77777777" w:rsidR="00BE3C4C" w:rsidRPr="004B4449" w:rsidRDefault="00BE3C4C" w:rsidP="00BE3C4C">
      <w:pPr>
        <w:autoSpaceDE w:val="0"/>
        <w:autoSpaceDN w:val="0"/>
        <w:adjustRightInd w:val="0"/>
        <w:ind w:left="5670"/>
        <w:rPr>
          <w:rFonts w:ascii="Calibri" w:hAnsi="Calibri" w:cs="Calibri"/>
          <w:sz w:val="22"/>
          <w:szCs w:val="22"/>
        </w:rPr>
      </w:pPr>
      <w:r w:rsidRPr="004B4449">
        <w:rPr>
          <w:rFonts w:ascii="Calibri" w:hAnsi="Calibri" w:cs="Calibri"/>
          <w:sz w:val="22"/>
          <w:szCs w:val="22"/>
        </w:rPr>
        <w:t>po pooblastilu</w:t>
      </w:r>
    </w:p>
    <w:p w14:paraId="630001C6" w14:textId="77777777" w:rsidR="00BE3C4C" w:rsidRPr="004B4449" w:rsidRDefault="00BE3C4C" w:rsidP="00BE3C4C">
      <w:pPr>
        <w:autoSpaceDE w:val="0"/>
        <w:autoSpaceDN w:val="0"/>
        <w:adjustRightInd w:val="0"/>
        <w:ind w:left="5670"/>
        <w:rPr>
          <w:rFonts w:ascii="Calibri" w:hAnsi="Calibri" w:cs="Calibri"/>
          <w:sz w:val="22"/>
          <w:szCs w:val="22"/>
        </w:rPr>
      </w:pPr>
      <w:r w:rsidRPr="004B4449">
        <w:rPr>
          <w:rFonts w:ascii="Calibri" w:hAnsi="Calibri" w:cs="Calibri"/>
          <w:sz w:val="22"/>
          <w:szCs w:val="22"/>
        </w:rPr>
        <w:t>Sladjana Jelisavčić, univ. dipl. ekon.</w:t>
      </w:r>
    </w:p>
    <w:p w14:paraId="1250E64B" w14:textId="77777777" w:rsidR="00BE3C4C" w:rsidRPr="004B4449" w:rsidRDefault="00BE3C4C" w:rsidP="00BE3C4C">
      <w:pPr>
        <w:ind w:left="5670"/>
        <w:jc w:val="both"/>
        <w:rPr>
          <w:rFonts w:asciiTheme="minorHAnsi" w:hAnsiTheme="minorHAnsi"/>
          <w:b/>
          <w:bCs/>
          <w:sz w:val="22"/>
          <w:szCs w:val="22"/>
        </w:rPr>
      </w:pPr>
      <w:r w:rsidRPr="004B4449">
        <w:rPr>
          <w:rFonts w:ascii="Calibri" w:hAnsi="Calibri" w:cs="Calibri"/>
          <w:sz w:val="22"/>
          <w:szCs w:val="22"/>
        </w:rPr>
        <w:t>Vodja področja I</w:t>
      </w:r>
    </w:p>
    <w:p w14:paraId="449F8B29" w14:textId="77777777" w:rsidR="00BE3C4C" w:rsidRPr="004B4449" w:rsidRDefault="00BE3C4C" w:rsidP="00BE3C4C">
      <w:pPr>
        <w:rPr>
          <w:rFonts w:asciiTheme="minorHAnsi" w:eastAsia="Arial Unicode MS" w:hAnsiTheme="minorHAnsi" w:cs="Times New Roman"/>
          <w:color w:val="000000" w:themeColor="text1"/>
          <w:kern w:val="1"/>
          <w:sz w:val="22"/>
          <w:szCs w:val="22"/>
        </w:rPr>
      </w:pPr>
      <w:r w:rsidRPr="004B4449">
        <w:rPr>
          <w:rFonts w:asciiTheme="minorHAnsi" w:hAnsiTheme="minorHAnsi"/>
          <w:color w:val="000000" w:themeColor="text1"/>
          <w:sz w:val="22"/>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2"/>
          <w:szCs w:val="22"/>
        </w:rPr>
        <w:t>………..…………………………</w:t>
      </w:r>
      <w:r w:rsidRPr="004B4449">
        <w:rPr>
          <w:rFonts w:asciiTheme="minorHAnsi" w:hAnsiTheme="minorHAnsi"/>
          <w:b/>
          <w:color w:val="000000" w:themeColor="text1"/>
          <w:sz w:val="22"/>
          <w:szCs w:val="22"/>
        </w:rPr>
        <w:tab/>
      </w:r>
    </w:p>
    <w:p w14:paraId="4BBE8686" w14:textId="1734CA6E" w:rsidR="009B15BF" w:rsidRPr="00C138FD" w:rsidRDefault="009B15BF" w:rsidP="00BE3C4C">
      <w:pPr>
        <w:ind w:firstLine="5670"/>
        <w:jc w:val="both"/>
        <w:rPr>
          <w:rFonts w:ascii="Calibri" w:hAnsi="Calibri" w:cs="Calibri"/>
          <w:sz w:val="22"/>
          <w:szCs w:val="22"/>
        </w:rPr>
      </w:pPr>
    </w:p>
    <w:sectPr w:rsidR="009B15BF" w:rsidRPr="00C138FD" w:rsidSect="008D07F6">
      <w:headerReference w:type="default" r:id="rId16"/>
      <w:footerReference w:type="default" r:id="rId17"/>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FEBC2" w14:textId="77777777" w:rsidR="003A2C09" w:rsidRDefault="003A2C09">
      <w:r>
        <w:separator/>
      </w:r>
    </w:p>
  </w:endnote>
  <w:endnote w:type="continuationSeparator" w:id="0">
    <w:p w14:paraId="69605729" w14:textId="77777777" w:rsidR="003A2C09" w:rsidRDefault="003A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18B3D" w14:textId="77777777" w:rsidR="003A2C09" w:rsidRDefault="003A2C09">
      <w:r>
        <w:separator/>
      </w:r>
    </w:p>
  </w:footnote>
  <w:footnote w:type="continuationSeparator" w:id="0">
    <w:p w14:paraId="18818FA0" w14:textId="77777777" w:rsidR="003A2C09" w:rsidRDefault="003A2C09">
      <w:r>
        <w:continuationSeparator/>
      </w:r>
    </w:p>
  </w:footnote>
  <w:footnote w:id="1">
    <w:p w14:paraId="4FD76EC9" w14:textId="77777777" w:rsidR="00DE5C7F" w:rsidRPr="00DE6283" w:rsidRDefault="00DE5C7F" w:rsidP="00DE5C7F">
      <w:pPr>
        <w:pStyle w:val="Sprotnaopomba-besedilo"/>
        <w:rPr>
          <w:rFonts w:asciiTheme="minorHAnsi" w:hAnsiTheme="minorHAnsi" w:cstheme="minorHAnsi"/>
        </w:rPr>
      </w:pPr>
      <w:r w:rsidRPr="00DE6283">
        <w:rPr>
          <w:rStyle w:val="Sprotnaopomba-sklic"/>
          <w:rFonts w:asciiTheme="minorHAnsi" w:hAnsiTheme="minorHAnsi" w:cstheme="minorHAnsi"/>
          <w:sz w:val="18"/>
          <w:szCs w:val="18"/>
        </w:rPr>
        <w:footnoteRef/>
      </w:r>
      <w:r w:rsidRPr="00DE6283">
        <w:rPr>
          <w:rFonts w:asciiTheme="minorHAnsi" w:hAnsiTheme="minorHAnsi" w:cstheme="minorHAnsi"/>
          <w:sz w:val="18"/>
          <w:szCs w:val="18"/>
        </w:rPr>
        <w:t xml:space="preserve"> V nadaljevanju</w:t>
      </w:r>
      <w:r>
        <w:rPr>
          <w:rFonts w:asciiTheme="minorHAnsi" w:hAnsiTheme="minorHAnsi" w:cstheme="minorHAnsi"/>
          <w:sz w:val="18"/>
          <w:szCs w:val="18"/>
        </w:rPr>
        <w:t xml:space="preserve"> lahko</w:t>
      </w:r>
      <w:r w:rsidRPr="00DE6283">
        <w:rPr>
          <w:rFonts w:asciiTheme="minorHAnsi" w:hAnsiTheme="minorHAnsi" w:cstheme="minorHAnsi"/>
          <w:sz w:val="18"/>
          <w:szCs w:val="18"/>
        </w:rPr>
        <w:t xml:space="preserve"> tudi kot gospodarski subjekt.</w:t>
      </w:r>
    </w:p>
  </w:footnote>
  <w:footnote w:id="2">
    <w:p w14:paraId="6EAABCF9" w14:textId="77777777" w:rsidR="002B7B16" w:rsidRPr="00B8355E" w:rsidRDefault="002B7B16" w:rsidP="002B7B16">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8E2F525" w14:textId="77777777" w:rsidR="00CA7B06" w:rsidRPr="00497A38" w:rsidRDefault="00CA7B06" w:rsidP="00497A38">
      <w:pPr>
        <w:pStyle w:val="Sprotnaopomba-besedilo"/>
        <w:jc w:val="both"/>
        <w:rPr>
          <w:rFonts w:asciiTheme="minorHAnsi" w:hAnsiTheme="minorHAnsi" w:cstheme="minorHAnsi"/>
          <w:sz w:val="18"/>
          <w:szCs w:val="18"/>
        </w:rPr>
      </w:pPr>
      <w:r w:rsidRPr="00497A38">
        <w:rPr>
          <w:rStyle w:val="Sprotnaopomba-sklic"/>
          <w:rFonts w:asciiTheme="minorHAnsi" w:hAnsiTheme="minorHAnsi" w:cstheme="minorHAnsi"/>
          <w:sz w:val="18"/>
          <w:szCs w:val="18"/>
        </w:rPr>
        <w:footnoteRef/>
      </w:r>
      <w:r w:rsidRPr="00497A38">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0E7E65B1" w14:textId="5B218F51" w:rsidR="00497A38" w:rsidRDefault="00497A38" w:rsidP="00497A38">
      <w:pPr>
        <w:pStyle w:val="Sprotnaopomba-besedilo"/>
        <w:jc w:val="both"/>
      </w:pPr>
      <w:r w:rsidRPr="00497A38">
        <w:rPr>
          <w:rStyle w:val="Sprotnaopomba-sklic"/>
          <w:rFonts w:asciiTheme="minorHAnsi" w:hAnsiTheme="minorHAnsi" w:cstheme="minorHAnsi"/>
          <w:sz w:val="18"/>
          <w:szCs w:val="18"/>
        </w:rPr>
        <w:footnoteRef/>
      </w:r>
      <w:r w:rsidRPr="00497A38">
        <w:rPr>
          <w:rFonts w:asciiTheme="minorHAnsi" w:hAnsiTheme="minorHAnsi" w:cstheme="minorHAnsi"/>
          <w:sz w:val="18"/>
          <w:szCs w:val="18"/>
        </w:rPr>
        <w:t xml:space="preserve"> Natančneje - v tem obdobju je moral biti posel izveden(v obdobju zadnjih treh let pred rokom za odpiranje ponudb v predmetne postopku, začel pa se je lahko v tem obdobju ali pa tudi že prej.</w:t>
      </w:r>
    </w:p>
  </w:footnote>
  <w:footnote w:id="5">
    <w:p w14:paraId="17D9A6B4" w14:textId="280C2204" w:rsidR="0099474E" w:rsidRPr="0099474E" w:rsidRDefault="0099474E">
      <w:pPr>
        <w:pStyle w:val="Sprotnaopomba-besedilo"/>
        <w:rPr>
          <w:rFonts w:ascii="Calibri" w:hAnsi="Calibri" w:cs="Calibri"/>
        </w:rPr>
      </w:pPr>
      <w:r w:rsidRPr="0099474E">
        <w:rPr>
          <w:rStyle w:val="Sprotnaopomba-sklic"/>
          <w:rFonts w:ascii="Calibri" w:hAnsi="Calibri" w:cs="Calibri"/>
          <w:sz w:val="18"/>
          <w:szCs w:val="18"/>
        </w:rPr>
        <w:footnoteRef/>
      </w:r>
      <w:r w:rsidRPr="0099474E">
        <w:rPr>
          <w:rFonts w:ascii="Calibri" w:hAnsi="Calibri" w:cs="Calibri"/>
          <w:sz w:val="18"/>
          <w:szCs w:val="18"/>
        </w:rPr>
        <w:t xml:space="preserve"> Natančneje – skupino vsaj dveh strokovnjakov.</w:t>
      </w:r>
    </w:p>
  </w:footnote>
  <w:footnote w:id="6">
    <w:p w14:paraId="1050C5DA" w14:textId="10EBCA1B" w:rsidR="0099474E" w:rsidRPr="0099474E" w:rsidRDefault="0099474E" w:rsidP="0099474E">
      <w:pPr>
        <w:pStyle w:val="Sprotnaopomba-besedilo"/>
        <w:jc w:val="both"/>
        <w:rPr>
          <w:rFonts w:asciiTheme="minorHAnsi" w:hAnsiTheme="minorHAnsi" w:cstheme="minorHAnsi"/>
        </w:rPr>
      </w:pPr>
      <w:r w:rsidRPr="007E1707">
        <w:rPr>
          <w:rStyle w:val="Sprotnaopomba-sklic"/>
          <w:rFonts w:asciiTheme="minorHAnsi" w:hAnsiTheme="minorHAnsi" w:cstheme="minorHAnsi"/>
          <w:sz w:val="18"/>
          <w:szCs w:val="18"/>
        </w:rPr>
        <w:footnoteRef/>
      </w:r>
      <w:r w:rsidRPr="007E1707">
        <w:rPr>
          <w:rFonts w:asciiTheme="minorHAnsi" w:hAnsiTheme="minorHAnsi" w:cstheme="minorHAnsi"/>
          <w:sz w:val="18"/>
          <w:szCs w:val="18"/>
        </w:rPr>
        <w:t xml:space="preserve"> Pri čemur mora posamezni strokovnjak, kateremu bo naročnik priznal usposobljenost, sam izpolnjevati posamezno alinejo. En strokovnjak lahko hkrati sam izpolnjuje več alinej,</w:t>
      </w:r>
    </w:p>
  </w:footnote>
  <w:footnote w:id="7">
    <w:p w14:paraId="4B813920" w14:textId="65A5F339" w:rsidR="007843F2" w:rsidRPr="007843F2" w:rsidRDefault="007843F2">
      <w:pPr>
        <w:pStyle w:val="Sprotnaopomba-besedilo"/>
        <w:rPr>
          <w:rFonts w:ascii="Calibri" w:hAnsi="Calibri" w:cs="Calibri"/>
        </w:rPr>
      </w:pPr>
      <w:r w:rsidRPr="007843F2">
        <w:rPr>
          <w:rStyle w:val="Sprotnaopomba-sklic"/>
          <w:rFonts w:ascii="Calibri" w:hAnsi="Calibri" w:cs="Calibri"/>
          <w:sz w:val="18"/>
          <w:szCs w:val="18"/>
        </w:rPr>
        <w:footnoteRef/>
      </w:r>
      <w:r w:rsidRPr="007843F2">
        <w:rPr>
          <w:rFonts w:ascii="Calibri" w:hAnsi="Calibri" w:cs="Calibri"/>
          <w:sz w:val="18"/>
          <w:szCs w:val="18"/>
        </w:rPr>
        <w:t xml:space="preserve"> Vsi skupaj.</w:t>
      </w:r>
    </w:p>
  </w:footnote>
  <w:footnote w:id="8">
    <w:p w14:paraId="311E6276" w14:textId="77777777" w:rsidR="002621DC" w:rsidRPr="00452EE2" w:rsidRDefault="002621DC" w:rsidP="002621DC">
      <w:pPr>
        <w:pStyle w:val="Sprotnaopomba-besedilo"/>
        <w:rPr>
          <w:rFonts w:asciiTheme="minorHAnsi" w:hAnsiTheme="minorHAnsi" w:cstheme="minorHAnsi"/>
        </w:rPr>
      </w:pPr>
      <w:r w:rsidRPr="00452EE2">
        <w:rPr>
          <w:rStyle w:val="Sprotnaopomba-sklic"/>
          <w:rFonts w:asciiTheme="minorHAnsi" w:hAnsiTheme="minorHAnsi" w:cstheme="minorHAnsi"/>
          <w:sz w:val="18"/>
          <w:szCs w:val="18"/>
        </w:rPr>
        <w:footnoteRef/>
      </w:r>
      <w:r w:rsidRPr="00452EE2">
        <w:rPr>
          <w:rFonts w:asciiTheme="minorHAnsi" w:hAnsiTheme="minorHAnsi" w:cstheme="minorHAnsi"/>
          <w:sz w:val="18"/>
          <w:szCs w:val="18"/>
        </w:rPr>
        <w:t xml:space="preserve"> OPOZORILO: Nobenega ponudbenega dokumenta ni dovoljeno naročniku posredovati pisno po pošti ali sploh po kakršnikoli drugi poti, ki ni elektronsko prek informacijskega sistema e-JN. Morebitni tako neustrezno posredovan dokument se NE bo štel za del ponudbe.</w:t>
      </w:r>
    </w:p>
  </w:footnote>
  <w:footnote w:id="9">
    <w:p w14:paraId="17DBF292" w14:textId="77777777" w:rsidR="002621DC" w:rsidRPr="001A2B47" w:rsidRDefault="002621DC" w:rsidP="002621DC">
      <w:pPr>
        <w:pStyle w:val="Sprotnaopomba-besedilo"/>
        <w:rPr>
          <w:rFonts w:asciiTheme="minorHAnsi" w:hAnsiTheme="minorHAnsi"/>
        </w:rPr>
      </w:pPr>
      <w:r w:rsidRPr="0096592D">
        <w:rPr>
          <w:rStyle w:val="Sprotnaopomba-sklic"/>
          <w:rFonts w:asciiTheme="minorHAnsi" w:hAnsiTheme="minorHAnsi" w:cstheme="minorHAnsi"/>
          <w:color w:val="000000" w:themeColor="text1"/>
          <w:sz w:val="18"/>
          <w:szCs w:val="18"/>
        </w:rPr>
        <w:footnoteRef/>
      </w:r>
      <w:r w:rsidRPr="0096592D">
        <w:rPr>
          <w:rFonts w:asciiTheme="minorHAnsi" w:hAnsiTheme="minorHAnsi" w:cstheme="minorHAnsi"/>
          <w:color w:val="000000" w:themeColor="text1"/>
          <w:sz w:val="18"/>
          <w:szCs w:val="18"/>
        </w:rPr>
        <w:t xml:space="preserve"> </w:t>
      </w:r>
      <w:hyperlink r:id="rId1" w:history="1">
        <w:r w:rsidRPr="0096592D">
          <w:rPr>
            <w:rStyle w:val="Hiperpovezava"/>
            <w:rFonts w:asciiTheme="minorHAnsi" w:hAnsiTheme="minorHAnsi" w:cstheme="minorHAnsi"/>
            <w:color w:val="000000" w:themeColor="text1"/>
            <w:sz w:val="18"/>
            <w:szCs w:val="18"/>
            <w:u w:val="none"/>
          </w:rPr>
          <w:t>Obligacijski zakonik</w:t>
        </w:r>
      </w:hyperlink>
      <w:r w:rsidRPr="0096592D">
        <w:rPr>
          <w:rFonts w:asciiTheme="minorHAnsi" w:hAnsiTheme="minorHAnsi" w:cstheme="minorHAnsi"/>
          <w:sz w:val="18"/>
          <w:szCs w:val="18"/>
        </w:rPr>
        <w:t xml:space="preserve"> (Uradni list RS, št. 97/07 – uradno prečiščeno besedilo, 64/16 – odl. US in 20/18 – OROZ631)</w:t>
      </w:r>
    </w:p>
  </w:footnote>
  <w:footnote w:id="10">
    <w:p w14:paraId="0E00BB1D" w14:textId="77777777" w:rsidR="002E4F2C" w:rsidRPr="00757B0D" w:rsidRDefault="002E4F2C" w:rsidP="002E4F2C">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1">
    <w:p w14:paraId="0DDC5460" w14:textId="77777777" w:rsidR="00EC596F" w:rsidRPr="00831A0A" w:rsidRDefault="00EC596F" w:rsidP="00EC596F">
      <w:pPr>
        <w:pStyle w:val="Sprotnaopomba-besedilo"/>
        <w:jc w:val="both"/>
        <w:rPr>
          <w:rFonts w:ascii="Calibri" w:hAnsi="Calibri" w:cs="Calibri"/>
          <w:sz w:val="18"/>
          <w:szCs w:val="18"/>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w:t>
      </w:r>
      <w:r w:rsidRPr="006D6ADC">
        <w:rPr>
          <w:rFonts w:asciiTheme="minorHAnsi" w:hAnsiTheme="minorHAnsi" w:cstheme="minorHAnsi"/>
          <w:sz w:val="18"/>
          <w:szCs w:val="18"/>
        </w:rPr>
        <w:t xml:space="preserve">DDV, šteje celotna vrednost, ki jo bo moral naročnik plačati (skupna vrednost brez DDV-ja ponudnika + vrednost DDV-ja obrnjene </w:t>
      </w:r>
      <w:r w:rsidRPr="00831A0A">
        <w:rPr>
          <w:rFonts w:ascii="Calibri" w:hAnsi="Calibri" w:cs="Calibri"/>
          <w:sz w:val="18"/>
          <w:szCs w:val="18"/>
        </w:rPr>
        <w:t>davčna obveznost).</w:t>
      </w:r>
    </w:p>
  </w:footnote>
  <w:footnote w:id="12">
    <w:p w14:paraId="1C3F9EE3" w14:textId="77777777" w:rsidR="00EC596F" w:rsidRPr="00831A0A" w:rsidRDefault="00EC596F" w:rsidP="00EC596F">
      <w:pPr>
        <w:pStyle w:val="Sprotnaopomba-besedilo"/>
        <w:rPr>
          <w:rFonts w:ascii="Calibri" w:hAnsi="Calibri" w:cs="Calibri"/>
          <w:sz w:val="18"/>
          <w:szCs w:val="18"/>
        </w:rPr>
      </w:pPr>
      <w:r w:rsidRPr="00831A0A">
        <w:rPr>
          <w:rStyle w:val="Sprotnaopomba-sklic"/>
          <w:rFonts w:ascii="Calibri" w:hAnsi="Calibri" w:cs="Calibri"/>
          <w:sz w:val="18"/>
          <w:szCs w:val="18"/>
        </w:rPr>
        <w:footnoteRef/>
      </w:r>
      <w:r w:rsidRPr="00831A0A">
        <w:rPr>
          <w:rFonts w:ascii="Calibri" w:hAnsi="Calibri" w:cs="Calibri"/>
          <w:sz w:val="18"/>
          <w:szCs w:val="18"/>
        </w:rPr>
        <w:t xml:space="preserve"> Ki bo dejansko izvajali storitve predmeta javnega naročila.</w:t>
      </w:r>
    </w:p>
  </w:footnote>
  <w:footnote w:id="13">
    <w:p w14:paraId="583AE641" w14:textId="63A5FF30" w:rsidR="00831A0A" w:rsidRDefault="00831A0A">
      <w:pPr>
        <w:pStyle w:val="Sprotnaopomba-besedilo"/>
      </w:pPr>
      <w:r w:rsidRPr="00831A0A">
        <w:rPr>
          <w:rStyle w:val="Sprotnaopomba-sklic"/>
          <w:rFonts w:ascii="Calibri" w:hAnsi="Calibri" w:cs="Calibri"/>
          <w:sz w:val="18"/>
          <w:szCs w:val="18"/>
        </w:rPr>
        <w:footnoteRef/>
      </w:r>
      <w:r w:rsidRPr="00831A0A">
        <w:rPr>
          <w:rFonts w:ascii="Calibri" w:hAnsi="Calibri" w:cs="Calibri"/>
          <w:sz w:val="18"/>
          <w:szCs w:val="18"/>
        </w:rPr>
        <w:t xml:space="preserve"> Tudi če ponudi več strokovnjakov, ki izpolnjujejo posamezno alinejo.</w:t>
      </w:r>
    </w:p>
  </w:footnote>
  <w:footnote w:id="14">
    <w:p w14:paraId="57693FAF" w14:textId="77777777" w:rsidR="00EC596F" w:rsidRDefault="00EC596F" w:rsidP="00EC596F">
      <w:pPr>
        <w:pStyle w:val="Sprotnaopomba-besedilo"/>
        <w:jc w:val="both"/>
      </w:pPr>
      <w:r w:rsidRPr="00852970">
        <w:rPr>
          <w:rStyle w:val="Sprotnaopomba-sklic"/>
          <w:rFonts w:asciiTheme="minorHAnsi" w:hAnsiTheme="minorHAnsi" w:cstheme="minorHAnsi"/>
          <w:sz w:val="18"/>
          <w:szCs w:val="18"/>
        </w:rPr>
        <w:footnoteRef/>
      </w:r>
      <w:r w:rsidRPr="00852970">
        <w:rPr>
          <w:rFonts w:asciiTheme="minorHAnsi" w:hAnsiTheme="minorHAnsi" w:cstheme="minorHAnsi"/>
          <w:sz w:val="18"/>
          <w:szCs w:val="18"/>
        </w:rPr>
        <w:t xml:space="preserve"> V primeru da ponudnik ponudi več strokovnjakov, se mu dodatne točke priznajo samo za dva strokovnjaka in sicer za tista dva, ki mu prisesata največ točk po predmetnem merilu in za katera dva ponudnik v ponudbi predloži zahtevana dokazila.</w:t>
      </w:r>
    </w:p>
  </w:footnote>
  <w:footnote w:id="15">
    <w:p w14:paraId="291B66F1" w14:textId="77777777" w:rsidR="001768CE" w:rsidRPr="00DE0722" w:rsidRDefault="001768CE" w:rsidP="001768CE">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6">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2D954571"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Obrazec N-0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BD3926">
      <w:rPr>
        <w:i/>
        <w:sz w:val="16"/>
        <w:szCs w:val="16"/>
      </w:rPr>
      <w:t xml:space="preserve">         </w:t>
    </w:r>
    <w:r>
      <w:rPr>
        <w:i/>
        <w:sz w:val="16"/>
        <w:szCs w:val="16"/>
      </w:rPr>
      <w:t>Povabilo k sodelovanju</w:t>
    </w:r>
    <w:r w:rsidR="00BD3926">
      <w:rPr>
        <w:i/>
        <w:sz w:val="16"/>
        <w:szCs w:val="16"/>
      </w:rPr>
      <w:t xml:space="preserve"> - popravek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7D53"/>
    <w:multiLevelType w:val="hybridMultilevel"/>
    <w:tmpl w:val="9D4CD8FE"/>
    <w:lvl w:ilvl="0" w:tplc="0424000F">
      <w:start w:val="1"/>
      <w:numFmt w:val="decimal"/>
      <w:lvlText w:val="%1."/>
      <w:lvlJc w:val="left"/>
      <w:pPr>
        <w:tabs>
          <w:tab w:val="num" w:pos="502"/>
        </w:tabs>
        <w:ind w:left="502" w:hanging="360"/>
      </w:pPr>
    </w:lvl>
    <w:lvl w:ilvl="1" w:tplc="438CD1CA">
      <w:start w:val="2"/>
      <w:numFmt w:val="decimal"/>
      <w:lvlText w:val="%2."/>
      <w:lvlJc w:val="left"/>
      <w:pPr>
        <w:tabs>
          <w:tab w:val="num" w:pos="1222"/>
        </w:tabs>
        <w:ind w:left="1222" w:hanging="360"/>
      </w:pPr>
      <w:rPr>
        <w:rFonts w:hint="default"/>
        <w:i w:val="0"/>
        <w:u w:val="single"/>
      </w:rPr>
    </w:lvl>
    <w:lvl w:ilvl="2" w:tplc="0424001B" w:tentative="1">
      <w:start w:val="1"/>
      <w:numFmt w:val="lowerRoman"/>
      <w:lvlText w:val="%3."/>
      <w:lvlJc w:val="right"/>
      <w:pPr>
        <w:tabs>
          <w:tab w:val="num" w:pos="1942"/>
        </w:tabs>
        <w:ind w:left="1942" w:hanging="180"/>
      </w:pPr>
    </w:lvl>
    <w:lvl w:ilvl="3" w:tplc="0424000F" w:tentative="1">
      <w:start w:val="1"/>
      <w:numFmt w:val="decimal"/>
      <w:lvlText w:val="%4."/>
      <w:lvlJc w:val="left"/>
      <w:pPr>
        <w:tabs>
          <w:tab w:val="num" w:pos="2662"/>
        </w:tabs>
        <w:ind w:left="2662" w:hanging="360"/>
      </w:pPr>
    </w:lvl>
    <w:lvl w:ilvl="4" w:tplc="04240019" w:tentative="1">
      <w:start w:val="1"/>
      <w:numFmt w:val="lowerLetter"/>
      <w:lvlText w:val="%5."/>
      <w:lvlJc w:val="left"/>
      <w:pPr>
        <w:tabs>
          <w:tab w:val="num" w:pos="3382"/>
        </w:tabs>
        <w:ind w:left="3382" w:hanging="360"/>
      </w:pPr>
    </w:lvl>
    <w:lvl w:ilvl="5" w:tplc="0424001B" w:tentative="1">
      <w:start w:val="1"/>
      <w:numFmt w:val="lowerRoman"/>
      <w:lvlText w:val="%6."/>
      <w:lvlJc w:val="right"/>
      <w:pPr>
        <w:tabs>
          <w:tab w:val="num" w:pos="4102"/>
        </w:tabs>
        <w:ind w:left="4102" w:hanging="180"/>
      </w:pPr>
    </w:lvl>
    <w:lvl w:ilvl="6" w:tplc="0424000F" w:tentative="1">
      <w:start w:val="1"/>
      <w:numFmt w:val="decimal"/>
      <w:lvlText w:val="%7."/>
      <w:lvlJc w:val="left"/>
      <w:pPr>
        <w:tabs>
          <w:tab w:val="num" w:pos="4822"/>
        </w:tabs>
        <w:ind w:left="4822" w:hanging="360"/>
      </w:pPr>
    </w:lvl>
    <w:lvl w:ilvl="7" w:tplc="04240019" w:tentative="1">
      <w:start w:val="1"/>
      <w:numFmt w:val="lowerLetter"/>
      <w:lvlText w:val="%8."/>
      <w:lvlJc w:val="left"/>
      <w:pPr>
        <w:tabs>
          <w:tab w:val="num" w:pos="5542"/>
        </w:tabs>
        <w:ind w:left="5542" w:hanging="360"/>
      </w:pPr>
    </w:lvl>
    <w:lvl w:ilvl="8" w:tplc="0424001B" w:tentative="1">
      <w:start w:val="1"/>
      <w:numFmt w:val="lowerRoman"/>
      <w:lvlText w:val="%9."/>
      <w:lvlJc w:val="right"/>
      <w:pPr>
        <w:tabs>
          <w:tab w:val="num" w:pos="6262"/>
        </w:tabs>
        <w:ind w:left="6262" w:hanging="180"/>
      </w:pPr>
    </w:lvl>
  </w:abstractNum>
  <w:abstractNum w:abstractNumId="1"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0D9D7D78"/>
    <w:multiLevelType w:val="hybridMultilevel"/>
    <w:tmpl w:val="BCAEE56A"/>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A46EBD"/>
    <w:multiLevelType w:val="multilevel"/>
    <w:tmpl w:val="F88CDBB2"/>
    <w:lvl w:ilvl="0">
      <w:start w:val="1"/>
      <w:numFmt w:val="bullet"/>
      <w:lvlText w:val="-"/>
      <w:lvlJc w:val="left"/>
      <w:pPr>
        <w:tabs>
          <w:tab w:val="num" w:pos="720"/>
        </w:tabs>
        <w:ind w:left="720" w:hanging="360"/>
      </w:pPr>
      <w:rPr>
        <w:rFonts w:ascii="Sitka Small" w:hAnsi="Sitka Smal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D86170"/>
    <w:multiLevelType w:val="hybridMultilevel"/>
    <w:tmpl w:val="990E5A3C"/>
    <w:lvl w:ilvl="0" w:tplc="3C304D52">
      <w:start w:val="2"/>
      <w:numFmt w:val="bullet"/>
      <w:lvlText w:val="-"/>
      <w:lvlJc w:val="left"/>
      <w:pPr>
        <w:ind w:left="1440" w:hanging="360"/>
      </w:pPr>
      <w:rPr>
        <w:rFonts w:ascii="Calibri" w:eastAsia="Times New Roman" w:hAnsi="Calibri" w:cs="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9032129"/>
    <w:multiLevelType w:val="hybridMultilevel"/>
    <w:tmpl w:val="A3BAA540"/>
    <w:lvl w:ilvl="0" w:tplc="B674019E">
      <w:start w:val="2"/>
      <w:numFmt w:val="bullet"/>
      <w:lvlText w:val="-"/>
      <w:lvlJc w:val="left"/>
      <w:pPr>
        <w:tabs>
          <w:tab w:val="num" w:pos="2629"/>
        </w:tabs>
        <w:ind w:left="2629" w:hanging="360"/>
      </w:pPr>
      <w:rPr>
        <w:rFonts w:ascii="Calibri" w:eastAsiaTheme="minorHAnsi" w:hAnsi="Calibri" w:cs="Calibri"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 w15:restartNumberingAfterBreak="0">
    <w:nsid w:val="2A604FE3"/>
    <w:multiLevelType w:val="hybridMultilevel"/>
    <w:tmpl w:val="595803B8"/>
    <w:lvl w:ilvl="0" w:tplc="569E5704">
      <w:start w:val="1"/>
      <w:numFmt w:val="decimal"/>
      <w:lvlText w:val="%1."/>
      <w:lvlJc w:val="left"/>
      <w:pPr>
        <w:ind w:left="502" w:hanging="360"/>
      </w:pPr>
      <w:rPr>
        <w:rFonts w:hint="default"/>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F10A37"/>
    <w:multiLevelType w:val="hybridMultilevel"/>
    <w:tmpl w:val="2AE4E36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DE7009"/>
    <w:multiLevelType w:val="hybridMultilevel"/>
    <w:tmpl w:val="B8F8AAAC"/>
    <w:lvl w:ilvl="0" w:tplc="B674019E">
      <w:start w:val="2"/>
      <w:numFmt w:val="bullet"/>
      <w:lvlText w:val="-"/>
      <w:lvlJc w:val="left"/>
      <w:pPr>
        <w:ind w:left="644" w:hanging="360"/>
      </w:pPr>
      <w:rPr>
        <w:rFonts w:ascii="Calibri" w:eastAsiaTheme="minorHAns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C56B73"/>
    <w:multiLevelType w:val="hybridMultilevel"/>
    <w:tmpl w:val="B30C4FF6"/>
    <w:lvl w:ilvl="0" w:tplc="FFFFFFFF">
      <w:start w:val="9"/>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91724E6E">
      <w:start w:val="5"/>
      <w:numFmt w:val="bullet"/>
      <w:lvlText w:val="-"/>
      <w:lvlJc w:val="left"/>
      <w:pPr>
        <w:ind w:left="360" w:hanging="360"/>
      </w:pPr>
      <w:rPr>
        <w:rFonts w:ascii="Arial" w:eastAsia="Times New Roman" w:hAnsi="Arial" w:cs="Aria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3"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BA2378"/>
    <w:multiLevelType w:val="hybridMultilevel"/>
    <w:tmpl w:val="B0B807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959297F"/>
    <w:multiLevelType w:val="hybridMultilevel"/>
    <w:tmpl w:val="6936B336"/>
    <w:lvl w:ilvl="0" w:tplc="FFFFFFFF">
      <w:start w:val="9"/>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91724E6E">
      <w:start w:val="5"/>
      <w:numFmt w:val="bullet"/>
      <w:lvlText w:val="-"/>
      <w:lvlJc w:val="left"/>
      <w:pPr>
        <w:ind w:left="360" w:hanging="360"/>
      </w:pPr>
      <w:rPr>
        <w:rFonts w:ascii="Arial" w:eastAsia="Times New Roman" w:hAnsi="Arial" w:cs="Aria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8"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4D11B46"/>
    <w:multiLevelType w:val="hybridMultilevel"/>
    <w:tmpl w:val="16DE98D0"/>
    <w:lvl w:ilvl="0" w:tplc="FFFFFFFF">
      <w:start w:val="3"/>
      <w:numFmt w:val="bullet"/>
      <w:lvlText w:val="-"/>
      <w:lvlJc w:val="left"/>
      <w:pPr>
        <w:ind w:left="786" w:hanging="360"/>
      </w:pPr>
      <w:rPr>
        <w:rFonts w:ascii="Calibri" w:eastAsia="Times New Roman" w:hAnsi="Calibri" w:cs="Calibri" w:hint="default"/>
        <w:b/>
      </w:rPr>
    </w:lvl>
    <w:lvl w:ilvl="1" w:tplc="91724E6E">
      <w:start w:val="5"/>
      <w:numFmt w:val="bullet"/>
      <w:lvlText w:val="-"/>
      <w:lvlJc w:val="left"/>
      <w:pPr>
        <w:ind w:left="1506" w:hanging="360"/>
      </w:pPr>
      <w:rPr>
        <w:rFonts w:ascii="Arial" w:eastAsia="Times New Roman" w:hAnsi="Arial" w:cs="Arial"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3"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7E528AC"/>
    <w:multiLevelType w:val="hybridMultilevel"/>
    <w:tmpl w:val="6610CC44"/>
    <w:lvl w:ilvl="0" w:tplc="5DB0822C">
      <w:start w:val="3"/>
      <w:numFmt w:val="bullet"/>
      <w:lvlText w:val="-"/>
      <w:lvlJc w:val="left"/>
      <w:pPr>
        <w:ind w:left="786" w:hanging="360"/>
      </w:pPr>
      <w:rPr>
        <w:rFonts w:ascii="Calibri" w:eastAsia="Times New Roman" w:hAnsi="Calibri" w:cs="Calibri" w:hint="default"/>
        <w:b/>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5" w15:restartNumberingAfterBreak="0">
    <w:nsid w:val="595563A0"/>
    <w:multiLevelType w:val="hybridMultilevel"/>
    <w:tmpl w:val="18303F1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264A9E"/>
    <w:multiLevelType w:val="hybridMultilevel"/>
    <w:tmpl w:val="34668724"/>
    <w:lvl w:ilvl="0" w:tplc="1BE458B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36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4526BB"/>
    <w:multiLevelType w:val="hybridMultilevel"/>
    <w:tmpl w:val="7CCAB6F6"/>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A87406"/>
    <w:multiLevelType w:val="hybridMultilevel"/>
    <w:tmpl w:val="988A5904"/>
    <w:lvl w:ilvl="0" w:tplc="E662BFD4">
      <w:start w:val="5"/>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181C52"/>
    <w:multiLevelType w:val="hybridMultilevel"/>
    <w:tmpl w:val="662E8678"/>
    <w:lvl w:ilvl="0" w:tplc="DD280BC2">
      <w:start w:val="5"/>
      <w:numFmt w:val="bullet"/>
      <w:lvlText w:val="-"/>
      <w:lvlJc w:val="left"/>
      <w:pPr>
        <w:ind w:left="1505" w:hanging="360"/>
      </w:pPr>
      <w:rPr>
        <w:rFonts w:ascii="Arial" w:eastAsia="Times New Roman" w:hAnsi="Arial" w:cs="Aria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3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E74A70"/>
    <w:multiLevelType w:val="hybridMultilevel"/>
    <w:tmpl w:val="FA4841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D021CA"/>
    <w:multiLevelType w:val="hybridMultilevel"/>
    <w:tmpl w:val="F10CF70A"/>
    <w:lvl w:ilvl="0" w:tplc="DA80125C">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0"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CB6541"/>
    <w:multiLevelType w:val="hybridMultilevel"/>
    <w:tmpl w:val="C66EE472"/>
    <w:lvl w:ilvl="0" w:tplc="7B26F9D2">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623002946">
    <w:abstractNumId w:val="4"/>
  </w:num>
  <w:num w:numId="2" w16cid:durableId="2103257487">
    <w:abstractNumId w:val="41"/>
  </w:num>
  <w:num w:numId="3" w16cid:durableId="834614314">
    <w:abstractNumId w:val="31"/>
  </w:num>
  <w:num w:numId="4" w16cid:durableId="1685284223">
    <w:abstractNumId w:val="8"/>
  </w:num>
  <w:num w:numId="5" w16cid:durableId="1945378936">
    <w:abstractNumId w:val="15"/>
  </w:num>
  <w:num w:numId="6" w16cid:durableId="1017002484">
    <w:abstractNumId w:val="32"/>
  </w:num>
  <w:num w:numId="7" w16cid:durableId="2069839690">
    <w:abstractNumId w:val="10"/>
  </w:num>
  <w:num w:numId="8" w16cid:durableId="1486513290">
    <w:abstractNumId w:val="3"/>
  </w:num>
  <w:num w:numId="9" w16cid:durableId="539704124">
    <w:abstractNumId w:val="0"/>
  </w:num>
  <w:num w:numId="10" w16cid:durableId="2063944286">
    <w:abstractNumId w:val="33"/>
  </w:num>
  <w:num w:numId="11" w16cid:durableId="907423605">
    <w:abstractNumId w:val="26"/>
  </w:num>
  <w:num w:numId="12" w16cid:durableId="1756855678">
    <w:abstractNumId w:val="21"/>
  </w:num>
  <w:num w:numId="13" w16cid:durableId="1042362251">
    <w:abstractNumId w:val="16"/>
  </w:num>
  <w:num w:numId="14" w16cid:durableId="114519811">
    <w:abstractNumId w:val="30"/>
  </w:num>
  <w:num w:numId="15" w16cid:durableId="939945637">
    <w:abstractNumId w:val="19"/>
  </w:num>
  <w:num w:numId="16" w16cid:durableId="2012415423">
    <w:abstractNumId w:val="40"/>
  </w:num>
  <w:num w:numId="17" w16cid:durableId="702559123">
    <w:abstractNumId w:val="35"/>
  </w:num>
  <w:num w:numId="18" w16cid:durableId="1950964226">
    <w:abstractNumId w:val="23"/>
  </w:num>
  <w:num w:numId="19" w16cid:durableId="823085334">
    <w:abstractNumId w:val="13"/>
  </w:num>
  <w:num w:numId="20" w16cid:durableId="1579171047">
    <w:abstractNumId w:val="9"/>
  </w:num>
  <w:num w:numId="21" w16cid:durableId="1584072252">
    <w:abstractNumId w:val="37"/>
  </w:num>
  <w:num w:numId="22" w16cid:durableId="126050346">
    <w:abstractNumId w:val="28"/>
  </w:num>
  <w:num w:numId="23" w16cid:durableId="413630348">
    <w:abstractNumId w:val="2"/>
  </w:num>
  <w:num w:numId="24" w16cid:durableId="1304314199">
    <w:abstractNumId w:val="14"/>
  </w:num>
  <w:num w:numId="25" w16cid:durableId="921646574">
    <w:abstractNumId w:val="36"/>
  </w:num>
  <w:num w:numId="26" w16cid:durableId="1867913438">
    <w:abstractNumId w:val="24"/>
  </w:num>
  <w:num w:numId="27" w16cid:durableId="1341157854">
    <w:abstractNumId w:val="22"/>
  </w:num>
  <w:num w:numId="28" w16cid:durableId="61099098">
    <w:abstractNumId w:val="29"/>
  </w:num>
  <w:num w:numId="29" w16cid:durableId="1924757059">
    <w:abstractNumId w:val="38"/>
  </w:num>
  <w:num w:numId="30" w16cid:durableId="1790121220">
    <w:abstractNumId w:val="17"/>
  </w:num>
  <w:num w:numId="31" w16cid:durableId="429080552">
    <w:abstractNumId w:val="12"/>
  </w:num>
  <w:num w:numId="32" w16cid:durableId="1640259099">
    <w:abstractNumId w:val="11"/>
  </w:num>
  <w:num w:numId="33" w16cid:durableId="860237928">
    <w:abstractNumId w:val="18"/>
  </w:num>
  <w:num w:numId="34" w16cid:durableId="1922333152">
    <w:abstractNumId w:val="39"/>
  </w:num>
  <w:num w:numId="35" w16cid:durableId="1604723655">
    <w:abstractNumId w:val="7"/>
  </w:num>
  <w:num w:numId="36" w16cid:durableId="845559206">
    <w:abstractNumId w:val="1"/>
  </w:num>
  <w:num w:numId="37" w16cid:durableId="873346425">
    <w:abstractNumId w:val="6"/>
  </w:num>
  <w:num w:numId="38" w16cid:durableId="1295676480">
    <w:abstractNumId w:val="27"/>
  </w:num>
  <w:num w:numId="39" w16cid:durableId="1673946203">
    <w:abstractNumId w:val="20"/>
  </w:num>
  <w:num w:numId="40" w16cid:durableId="162668094">
    <w:abstractNumId w:val="25"/>
  </w:num>
  <w:num w:numId="41" w16cid:durableId="1395201757">
    <w:abstractNumId w:val="34"/>
  </w:num>
  <w:num w:numId="42" w16cid:durableId="63271475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2294"/>
    <w:rsid w:val="0000396B"/>
    <w:rsid w:val="0000421E"/>
    <w:rsid w:val="00004830"/>
    <w:rsid w:val="00004DEB"/>
    <w:rsid w:val="00006863"/>
    <w:rsid w:val="00007FAC"/>
    <w:rsid w:val="0001187D"/>
    <w:rsid w:val="000120EA"/>
    <w:rsid w:val="00013ED8"/>
    <w:rsid w:val="0001554A"/>
    <w:rsid w:val="00015DA9"/>
    <w:rsid w:val="00016473"/>
    <w:rsid w:val="000211B4"/>
    <w:rsid w:val="000219E5"/>
    <w:rsid w:val="000224E1"/>
    <w:rsid w:val="0002273C"/>
    <w:rsid w:val="00022D57"/>
    <w:rsid w:val="00024502"/>
    <w:rsid w:val="0002477F"/>
    <w:rsid w:val="00024A2C"/>
    <w:rsid w:val="000250CD"/>
    <w:rsid w:val="00025343"/>
    <w:rsid w:val="0002558D"/>
    <w:rsid w:val="000255BC"/>
    <w:rsid w:val="00025E33"/>
    <w:rsid w:val="00026408"/>
    <w:rsid w:val="000267A4"/>
    <w:rsid w:val="000268CC"/>
    <w:rsid w:val="000268F6"/>
    <w:rsid w:val="00026946"/>
    <w:rsid w:val="00026C3A"/>
    <w:rsid w:val="000300C6"/>
    <w:rsid w:val="00033882"/>
    <w:rsid w:val="00033F48"/>
    <w:rsid w:val="00035C67"/>
    <w:rsid w:val="00036184"/>
    <w:rsid w:val="0003645F"/>
    <w:rsid w:val="0004006C"/>
    <w:rsid w:val="00040E09"/>
    <w:rsid w:val="00041490"/>
    <w:rsid w:val="00042432"/>
    <w:rsid w:val="0004283C"/>
    <w:rsid w:val="00043688"/>
    <w:rsid w:val="00044ECD"/>
    <w:rsid w:val="000457A2"/>
    <w:rsid w:val="00045EBB"/>
    <w:rsid w:val="00046286"/>
    <w:rsid w:val="00050910"/>
    <w:rsid w:val="00051630"/>
    <w:rsid w:val="000519A5"/>
    <w:rsid w:val="000538D9"/>
    <w:rsid w:val="00057255"/>
    <w:rsid w:val="000576C7"/>
    <w:rsid w:val="00062E1D"/>
    <w:rsid w:val="0006356E"/>
    <w:rsid w:val="00063842"/>
    <w:rsid w:val="00063F9C"/>
    <w:rsid w:val="00064B9F"/>
    <w:rsid w:val="00066BBF"/>
    <w:rsid w:val="00066CE5"/>
    <w:rsid w:val="00070939"/>
    <w:rsid w:val="00071CA5"/>
    <w:rsid w:val="00072A45"/>
    <w:rsid w:val="0007336E"/>
    <w:rsid w:val="00073CBC"/>
    <w:rsid w:val="00073E66"/>
    <w:rsid w:val="0007440A"/>
    <w:rsid w:val="00074925"/>
    <w:rsid w:val="00074983"/>
    <w:rsid w:val="00075908"/>
    <w:rsid w:val="00077C88"/>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D13"/>
    <w:rsid w:val="00096C3E"/>
    <w:rsid w:val="000A0405"/>
    <w:rsid w:val="000A0FB6"/>
    <w:rsid w:val="000A1E09"/>
    <w:rsid w:val="000A2C7D"/>
    <w:rsid w:val="000A361B"/>
    <w:rsid w:val="000A5843"/>
    <w:rsid w:val="000A5CA5"/>
    <w:rsid w:val="000A6799"/>
    <w:rsid w:val="000A72D3"/>
    <w:rsid w:val="000A78B3"/>
    <w:rsid w:val="000B176F"/>
    <w:rsid w:val="000B350A"/>
    <w:rsid w:val="000B3940"/>
    <w:rsid w:val="000B3DDA"/>
    <w:rsid w:val="000B3EF3"/>
    <w:rsid w:val="000B4942"/>
    <w:rsid w:val="000C02FE"/>
    <w:rsid w:val="000C0391"/>
    <w:rsid w:val="000C185B"/>
    <w:rsid w:val="000C1BEA"/>
    <w:rsid w:val="000C26DC"/>
    <w:rsid w:val="000C2CD5"/>
    <w:rsid w:val="000C34E1"/>
    <w:rsid w:val="000C4C8C"/>
    <w:rsid w:val="000C58B1"/>
    <w:rsid w:val="000C5BC9"/>
    <w:rsid w:val="000C6336"/>
    <w:rsid w:val="000D0CBC"/>
    <w:rsid w:val="000D0E24"/>
    <w:rsid w:val="000D1B63"/>
    <w:rsid w:val="000D2AB4"/>
    <w:rsid w:val="000D4046"/>
    <w:rsid w:val="000D5220"/>
    <w:rsid w:val="000D66FF"/>
    <w:rsid w:val="000D6731"/>
    <w:rsid w:val="000E0261"/>
    <w:rsid w:val="000E05AD"/>
    <w:rsid w:val="000E0DF3"/>
    <w:rsid w:val="000E25FE"/>
    <w:rsid w:val="000E2735"/>
    <w:rsid w:val="000E27F0"/>
    <w:rsid w:val="000E63AA"/>
    <w:rsid w:val="000E6F2A"/>
    <w:rsid w:val="000F148A"/>
    <w:rsid w:val="000F1AE4"/>
    <w:rsid w:val="000F27F8"/>
    <w:rsid w:val="000F2F09"/>
    <w:rsid w:val="000F32D9"/>
    <w:rsid w:val="000F35DA"/>
    <w:rsid w:val="000F43C6"/>
    <w:rsid w:val="000F447C"/>
    <w:rsid w:val="000F59FC"/>
    <w:rsid w:val="000F61BF"/>
    <w:rsid w:val="000F70CD"/>
    <w:rsid w:val="00100863"/>
    <w:rsid w:val="00100932"/>
    <w:rsid w:val="00100FEC"/>
    <w:rsid w:val="00102AE0"/>
    <w:rsid w:val="00102EBB"/>
    <w:rsid w:val="00103275"/>
    <w:rsid w:val="001034E9"/>
    <w:rsid w:val="0010497B"/>
    <w:rsid w:val="00106D7A"/>
    <w:rsid w:val="00110189"/>
    <w:rsid w:val="0011073C"/>
    <w:rsid w:val="001115AC"/>
    <w:rsid w:val="00111643"/>
    <w:rsid w:val="00111648"/>
    <w:rsid w:val="0011196B"/>
    <w:rsid w:val="00111CA3"/>
    <w:rsid w:val="0011315C"/>
    <w:rsid w:val="00113191"/>
    <w:rsid w:val="00114C7B"/>
    <w:rsid w:val="00121EBF"/>
    <w:rsid w:val="00122FB0"/>
    <w:rsid w:val="001233C2"/>
    <w:rsid w:val="00123B24"/>
    <w:rsid w:val="00124538"/>
    <w:rsid w:val="00124FE4"/>
    <w:rsid w:val="00125394"/>
    <w:rsid w:val="00125861"/>
    <w:rsid w:val="001271A6"/>
    <w:rsid w:val="001301ED"/>
    <w:rsid w:val="00130A04"/>
    <w:rsid w:val="00130ABB"/>
    <w:rsid w:val="00131021"/>
    <w:rsid w:val="0013131F"/>
    <w:rsid w:val="00131A4B"/>
    <w:rsid w:val="00131C65"/>
    <w:rsid w:val="00132B42"/>
    <w:rsid w:val="00136544"/>
    <w:rsid w:val="00136AED"/>
    <w:rsid w:val="00137DFF"/>
    <w:rsid w:val="00140533"/>
    <w:rsid w:val="001406DB"/>
    <w:rsid w:val="00140812"/>
    <w:rsid w:val="00140B1A"/>
    <w:rsid w:val="00141341"/>
    <w:rsid w:val="001421D3"/>
    <w:rsid w:val="00142AC6"/>
    <w:rsid w:val="00142B8E"/>
    <w:rsid w:val="001434FE"/>
    <w:rsid w:val="001446E9"/>
    <w:rsid w:val="001450E7"/>
    <w:rsid w:val="001452EF"/>
    <w:rsid w:val="00145378"/>
    <w:rsid w:val="001461D2"/>
    <w:rsid w:val="0014740D"/>
    <w:rsid w:val="00150EBB"/>
    <w:rsid w:val="00152682"/>
    <w:rsid w:val="00152EEC"/>
    <w:rsid w:val="0015373C"/>
    <w:rsid w:val="00153D85"/>
    <w:rsid w:val="00153E65"/>
    <w:rsid w:val="00154AD3"/>
    <w:rsid w:val="0015585C"/>
    <w:rsid w:val="00155B31"/>
    <w:rsid w:val="00156E67"/>
    <w:rsid w:val="001571A6"/>
    <w:rsid w:val="00157A8A"/>
    <w:rsid w:val="00157F9A"/>
    <w:rsid w:val="00160DD1"/>
    <w:rsid w:val="001623E2"/>
    <w:rsid w:val="00163156"/>
    <w:rsid w:val="00164610"/>
    <w:rsid w:val="00164BB6"/>
    <w:rsid w:val="00166E1D"/>
    <w:rsid w:val="00166F05"/>
    <w:rsid w:val="00167B35"/>
    <w:rsid w:val="00170993"/>
    <w:rsid w:val="00171035"/>
    <w:rsid w:val="0017499B"/>
    <w:rsid w:val="00175CA2"/>
    <w:rsid w:val="001768CE"/>
    <w:rsid w:val="00176E63"/>
    <w:rsid w:val="0017734A"/>
    <w:rsid w:val="00180855"/>
    <w:rsid w:val="00180C53"/>
    <w:rsid w:val="00181679"/>
    <w:rsid w:val="00184A87"/>
    <w:rsid w:val="00190E7D"/>
    <w:rsid w:val="0019149B"/>
    <w:rsid w:val="00192DB8"/>
    <w:rsid w:val="001948D3"/>
    <w:rsid w:val="00194E34"/>
    <w:rsid w:val="00195066"/>
    <w:rsid w:val="00195722"/>
    <w:rsid w:val="00196ECD"/>
    <w:rsid w:val="00197480"/>
    <w:rsid w:val="001A1F2C"/>
    <w:rsid w:val="001A22F6"/>
    <w:rsid w:val="001A318B"/>
    <w:rsid w:val="001A359A"/>
    <w:rsid w:val="001A4010"/>
    <w:rsid w:val="001A4725"/>
    <w:rsid w:val="001A4D45"/>
    <w:rsid w:val="001A565E"/>
    <w:rsid w:val="001A63C7"/>
    <w:rsid w:val="001A6D53"/>
    <w:rsid w:val="001B1BCB"/>
    <w:rsid w:val="001B20C6"/>
    <w:rsid w:val="001B2708"/>
    <w:rsid w:val="001B2D27"/>
    <w:rsid w:val="001B56F0"/>
    <w:rsid w:val="001B68CA"/>
    <w:rsid w:val="001B6913"/>
    <w:rsid w:val="001B6987"/>
    <w:rsid w:val="001B71F3"/>
    <w:rsid w:val="001C0266"/>
    <w:rsid w:val="001C0C07"/>
    <w:rsid w:val="001C10BC"/>
    <w:rsid w:val="001C12A3"/>
    <w:rsid w:val="001C16E0"/>
    <w:rsid w:val="001C21D1"/>
    <w:rsid w:val="001C369D"/>
    <w:rsid w:val="001C3C7A"/>
    <w:rsid w:val="001C42A5"/>
    <w:rsid w:val="001C4EB2"/>
    <w:rsid w:val="001C4EE3"/>
    <w:rsid w:val="001C4FF3"/>
    <w:rsid w:val="001C5E48"/>
    <w:rsid w:val="001C702B"/>
    <w:rsid w:val="001D089C"/>
    <w:rsid w:val="001D16B9"/>
    <w:rsid w:val="001D21C1"/>
    <w:rsid w:val="001D2E8D"/>
    <w:rsid w:val="001D3046"/>
    <w:rsid w:val="001D38F0"/>
    <w:rsid w:val="001D4234"/>
    <w:rsid w:val="001D480B"/>
    <w:rsid w:val="001D4B24"/>
    <w:rsid w:val="001D57E8"/>
    <w:rsid w:val="001D6FED"/>
    <w:rsid w:val="001E049E"/>
    <w:rsid w:val="001E0575"/>
    <w:rsid w:val="001E0F42"/>
    <w:rsid w:val="001E0F77"/>
    <w:rsid w:val="001E1A2E"/>
    <w:rsid w:val="001E296D"/>
    <w:rsid w:val="001E2E76"/>
    <w:rsid w:val="001E3CBD"/>
    <w:rsid w:val="001E3EFB"/>
    <w:rsid w:val="001E56DF"/>
    <w:rsid w:val="001E7BC1"/>
    <w:rsid w:val="001F28FB"/>
    <w:rsid w:val="001F29DF"/>
    <w:rsid w:val="001F35D5"/>
    <w:rsid w:val="001F4165"/>
    <w:rsid w:val="001F45EB"/>
    <w:rsid w:val="001F47D9"/>
    <w:rsid w:val="001F4D45"/>
    <w:rsid w:val="001F5209"/>
    <w:rsid w:val="001F6C6C"/>
    <w:rsid w:val="001F6FCE"/>
    <w:rsid w:val="001F790F"/>
    <w:rsid w:val="002002CA"/>
    <w:rsid w:val="0020065A"/>
    <w:rsid w:val="002008B6"/>
    <w:rsid w:val="00200F63"/>
    <w:rsid w:val="00201907"/>
    <w:rsid w:val="0020190C"/>
    <w:rsid w:val="002024FB"/>
    <w:rsid w:val="002034E4"/>
    <w:rsid w:val="002050E1"/>
    <w:rsid w:val="002067A2"/>
    <w:rsid w:val="00206AB6"/>
    <w:rsid w:val="00206B9F"/>
    <w:rsid w:val="00206D10"/>
    <w:rsid w:val="00206D11"/>
    <w:rsid w:val="00211A0B"/>
    <w:rsid w:val="00212858"/>
    <w:rsid w:val="002129C1"/>
    <w:rsid w:val="00213082"/>
    <w:rsid w:val="0021359C"/>
    <w:rsid w:val="00214651"/>
    <w:rsid w:val="002147A1"/>
    <w:rsid w:val="00214A2D"/>
    <w:rsid w:val="002165BD"/>
    <w:rsid w:val="002174C2"/>
    <w:rsid w:val="00217D35"/>
    <w:rsid w:val="00221039"/>
    <w:rsid w:val="00222999"/>
    <w:rsid w:val="00222A5E"/>
    <w:rsid w:val="00222E0C"/>
    <w:rsid w:val="0022371E"/>
    <w:rsid w:val="00223D2D"/>
    <w:rsid w:val="002248F9"/>
    <w:rsid w:val="00224A8F"/>
    <w:rsid w:val="00224D74"/>
    <w:rsid w:val="00231198"/>
    <w:rsid w:val="00231EBD"/>
    <w:rsid w:val="00231F33"/>
    <w:rsid w:val="00231F3B"/>
    <w:rsid w:val="0023206E"/>
    <w:rsid w:val="00233693"/>
    <w:rsid w:val="0023534B"/>
    <w:rsid w:val="0023561C"/>
    <w:rsid w:val="00235CD3"/>
    <w:rsid w:val="00237F8F"/>
    <w:rsid w:val="00240405"/>
    <w:rsid w:val="00240938"/>
    <w:rsid w:val="00240CA5"/>
    <w:rsid w:val="0024104D"/>
    <w:rsid w:val="0024343B"/>
    <w:rsid w:val="0024410F"/>
    <w:rsid w:val="00244C1F"/>
    <w:rsid w:val="00246091"/>
    <w:rsid w:val="0024795E"/>
    <w:rsid w:val="002504A6"/>
    <w:rsid w:val="002508A9"/>
    <w:rsid w:val="00250C1E"/>
    <w:rsid w:val="002515CD"/>
    <w:rsid w:val="00253062"/>
    <w:rsid w:val="0025323E"/>
    <w:rsid w:val="002532BA"/>
    <w:rsid w:val="00253A27"/>
    <w:rsid w:val="002549ED"/>
    <w:rsid w:val="00254C54"/>
    <w:rsid w:val="0025504E"/>
    <w:rsid w:val="00255926"/>
    <w:rsid w:val="002568FA"/>
    <w:rsid w:val="002601A8"/>
    <w:rsid w:val="002621DC"/>
    <w:rsid w:val="00263190"/>
    <w:rsid w:val="00266720"/>
    <w:rsid w:val="00266B15"/>
    <w:rsid w:val="00270DBC"/>
    <w:rsid w:val="00272F43"/>
    <w:rsid w:val="0027360B"/>
    <w:rsid w:val="0027395B"/>
    <w:rsid w:val="00273A60"/>
    <w:rsid w:val="00273F11"/>
    <w:rsid w:val="00274290"/>
    <w:rsid w:val="002749B7"/>
    <w:rsid w:val="00274B3B"/>
    <w:rsid w:val="00275E13"/>
    <w:rsid w:val="00276302"/>
    <w:rsid w:val="002765F2"/>
    <w:rsid w:val="002779B9"/>
    <w:rsid w:val="00281597"/>
    <w:rsid w:val="00281A5E"/>
    <w:rsid w:val="00281F61"/>
    <w:rsid w:val="00282C54"/>
    <w:rsid w:val="00282FD3"/>
    <w:rsid w:val="00283671"/>
    <w:rsid w:val="00283AED"/>
    <w:rsid w:val="00284D59"/>
    <w:rsid w:val="0028664C"/>
    <w:rsid w:val="002868FD"/>
    <w:rsid w:val="002873A2"/>
    <w:rsid w:val="00287E52"/>
    <w:rsid w:val="00291E57"/>
    <w:rsid w:val="00292981"/>
    <w:rsid w:val="00293C47"/>
    <w:rsid w:val="00294536"/>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72F"/>
    <w:rsid w:val="002A6BEC"/>
    <w:rsid w:val="002A756D"/>
    <w:rsid w:val="002A7A39"/>
    <w:rsid w:val="002A7AC2"/>
    <w:rsid w:val="002A7FE0"/>
    <w:rsid w:val="002B02DF"/>
    <w:rsid w:val="002B18C6"/>
    <w:rsid w:val="002B3121"/>
    <w:rsid w:val="002B36A7"/>
    <w:rsid w:val="002B4F54"/>
    <w:rsid w:val="002B5366"/>
    <w:rsid w:val="002B5650"/>
    <w:rsid w:val="002B7B16"/>
    <w:rsid w:val="002B7B3B"/>
    <w:rsid w:val="002C1CE0"/>
    <w:rsid w:val="002C22E7"/>
    <w:rsid w:val="002C32B1"/>
    <w:rsid w:val="002C3E40"/>
    <w:rsid w:val="002C4B6E"/>
    <w:rsid w:val="002C72AE"/>
    <w:rsid w:val="002C756E"/>
    <w:rsid w:val="002C775D"/>
    <w:rsid w:val="002D4F2A"/>
    <w:rsid w:val="002D53F3"/>
    <w:rsid w:val="002D7517"/>
    <w:rsid w:val="002D7963"/>
    <w:rsid w:val="002E0A03"/>
    <w:rsid w:val="002E2482"/>
    <w:rsid w:val="002E2E02"/>
    <w:rsid w:val="002E449B"/>
    <w:rsid w:val="002E4F2C"/>
    <w:rsid w:val="002E789C"/>
    <w:rsid w:val="002E7D6C"/>
    <w:rsid w:val="002F0302"/>
    <w:rsid w:val="002F13A7"/>
    <w:rsid w:val="002F25E9"/>
    <w:rsid w:val="002F38C2"/>
    <w:rsid w:val="002F3B4B"/>
    <w:rsid w:val="002F3F90"/>
    <w:rsid w:val="002F4A81"/>
    <w:rsid w:val="002F4D7A"/>
    <w:rsid w:val="0030020D"/>
    <w:rsid w:val="00302196"/>
    <w:rsid w:val="0030349C"/>
    <w:rsid w:val="00303B33"/>
    <w:rsid w:val="00303FC7"/>
    <w:rsid w:val="003048FB"/>
    <w:rsid w:val="0030493D"/>
    <w:rsid w:val="00306A27"/>
    <w:rsid w:val="0031157B"/>
    <w:rsid w:val="003128EB"/>
    <w:rsid w:val="00312AB7"/>
    <w:rsid w:val="00313706"/>
    <w:rsid w:val="00313D2C"/>
    <w:rsid w:val="00315174"/>
    <w:rsid w:val="00315EA1"/>
    <w:rsid w:val="003219CE"/>
    <w:rsid w:val="00321AC8"/>
    <w:rsid w:val="00322CF8"/>
    <w:rsid w:val="0032503E"/>
    <w:rsid w:val="00325FE8"/>
    <w:rsid w:val="0032670B"/>
    <w:rsid w:val="0032688C"/>
    <w:rsid w:val="003268DB"/>
    <w:rsid w:val="0032752F"/>
    <w:rsid w:val="00327724"/>
    <w:rsid w:val="00330EE8"/>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9BB"/>
    <w:rsid w:val="00336E1F"/>
    <w:rsid w:val="00336FB6"/>
    <w:rsid w:val="003372C0"/>
    <w:rsid w:val="00340BA7"/>
    <w:rsid w:val="00340BDE"/>
    <w:rsid w:val="00341181"/>
    <w:rsid w:val="00342100"/>
    <w:rsid w:val="00342655"/>
    <w:rsid w:val="003428DC"/>
    <w:rsid w:val="0034398B"/>
    <w:rsid w:val="00346E3C"/>
    <w:rsid w:val="00346E5A"/>
    <w:rsid w:val="003479DF"/>
    <w:rsid w:val="0035075A"/>
    <w:rsid w:val="00351B37"/>
    <w:rsid w:val="00351D2B"/>
    <w:rsid w:val="00352865"/>
    <w:rsid w:val="00354795"/>
    <w:rsid w:val="0035561F"/>
    <w:rsid w:val="00356C38"/>
    <w:rsid w:val="003576F5"/>
    <w:rsid w:val="00360EFE"/>
    <w:rsid w:val="003611D7"/>
    <w:rsid w:val="00361208"/>
    <w:rsid w:val="0036166D"/>
    <w:rsid w:val="00361F00"/>
    <w:rsid w:val="00370B6A"/>
    <w:rsid w:val="0037153E"/>
    <w:rsid w:val="0037174D"/>
    <w:rsid w:val="003720C7"/>
    <w:rsid w:val="0037337C"/>
    <w:rsid w:val="00373736"/>
    <w:rsid w:val="00375434"/>
    <w:rsid w:val="003772D2"/>
    <w:rsid w:val="00377B09"/>
    <w:rsid w:val="003803C9"/>
    <w:rsid w:val="003824D3"/>
    <w:rsid w:val="00382641"/>
    <w:rsid w:val="00383AFA"/>
    <w:rsid w:val="00383DBB"/>
    <w:rsid w:val="00387930"/>
    <w:rsid w:val="00387967"/>
    <w:rsid w:val="003901EB"/>
    <w:rsid w:val="00391B9B"/>
    <w:rsid w:val="00391DCF"/>
    <w:rsid w:val="00392360"/>
    <w:rsid w:val="00392616"/>
    <w:rsid w:val="0039283F"/>
    <w:rsid w:val="0039453C"/>
    <w:rsid w:val="0039454A"/>
    <w:rsid w:val="00394605"/>
    <w:rsid w:val="003962F2"/>
    <w:rsid w:val="00396BDE"/>
    <w:rsid w:val="00396F75"/>
    <w:rsid w:val="00397E63"/>
    <w:rsid w:val="003A1B5F"/>
    <w:rsid w:val="003A213A"/>
    <w:rsid w:val="003A2C09"/>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D01D9"/>
    <w:rsid w:val="003D20A9"/>
    <w:rsid w:val="003D20AD"/>
    <w:rsid w:val="003D5E36"/>
    <w:rsid w:val="003D789E"/>
    <w:rsid w:val="003E09EF"/>
    <w:rsid w:val="003E3CC2"/>
    <w:rsid w:val="003E5BA0"/>
    <w:rsid w:val="003E63C4"/>
    <w:rsid w:val="003E645C"/>
    <w:rsid w:val="003E77A5"/>
    <w:rsid w:val="003F07A4"/>
    <w:rsid w:val="003F0F7B"/>
    <w:rsid w:val="003F3A6C"/>
    <w:rsid w:val="003F42F8"/>
    <w:rsid w:val="003F547B"/>
    <w:rsid w:val="003F597E"/>
    <w:rsid w:val="00400A8A"/>
    <w:rsid w:val="00400DD3"/>
    <w:rsid w:val="00401A93"/>
    <w:rsid w:val="004022D2"/>
    <w:rsid w:val="00402579"/>
    <w:rsid w:val="004026EA"/>
    <w:rsid w:val="00403469"/>
    <w:rsid w:val="004036D1"/>
    <w:rsid w:val="004047F3"/>
    <w:rsid w:val="00404FCE"/>
    <w:rsid w:val="0040688B"/>
    <w:rsid w:val="00406DAE"/>
    <w:rsid w:val="00407BD1"/>
    <w:rsid w:val="00410816"/>
    <w:rsid w:val="00411151"/>
    <w:rsid w:val="00411AF7"/>
    <w:rsid w:val="00412B3F"/>
    <w:rsid w:val="00415439"/>
    <w:rsid w:val="00415700"/>
    <w:rsid w:val="00415CF2"/>
    <w:rsid w:val="00416B5D"/>
    <w:rsid w:val="00416FAC"/>
    <w:rsid w:val="00417344"/>
    <w:rsid w:val="00421757"/>
    <w:rsid w:val="00421AC3"/>
    <w:rsid w:val="004227D6"/>
    <w:rsid w:val="00422F8B"/>
    <w:rsid w:val="00424496"/>
    <w:rsid w:val="00426F84"/>
    <w:rsid w:val="004279F1"/>
    <w:rsid w:val="00431064"/>
    <w:rsid w:val="004331C5"/>
    <w:rsid w:val="004334A0"/>
    <w:rsid w:val="004336EA"/>
    <w:rsid w:val="0043455A"/>
    <w:rsid w:val="00434A43"/>
    <w:rsid w:val="00434F87"/>
    <w:rsid w:val="004358B6"/>
    <w:rsid w:val="004358BB"/>
    <w:rsid w:val="0043701A"/>
    <w:rsid w:val="00437595"/>
    <w:rsid w:val="00440839"/>
    <w:rsid w:val="00440CB6"/>
    <w:rsid w:val="00442858"/>
    <w:rsid w:val="00443A51"/>
    <w:rsid w:val="00443B02"/>
    <w:rsid w:val="00444614"/>
    <w:rsid w:val="00444A0F"/>
    <w:rsid w:val="004459AB"/>
    <w:rsid w:val="00445E17"/>
    <w:rsid w:val="0044658C"/>
    <w:rsid w:val="00446A0B"/>
    <w:rsid w:val="00447FF1"/>
    <w:rsid w:val="00452A77"/>
    <w:rsid w:val="00452E04"/>
    <w:rsid w:val="004541AC"/>
    <w:rsid w:val="004545A3"/>
    <w:rsid w:val="004546AB"/>
    <w:rsid w:val="00455A81"/>
    <w:rsid w:val="00455D71"/>
    <w:rsid w:val="00456C7D"/>
    <w:rsid w:val="0045743F"/>
    <w:rsid w:val="00460710"/>
    <w:rsid w:val="00460928"/>
    <w:rsid w:val="00460A71"/>
    <w:rsid w:val="00460E7D"/>
    <w:rsid w:val="0046394F"/>
    <w:rsid w:val="00464280"/>
    <w:rsid w:val="00464496"/>
    <w:rsid w:val="00464C9C"/>
    <w:rsid w:val="0046559C"/>
    <w:rsid w:val="004663F7"/>
    <w:rsid w:val="0047089C"/>
    <w:rsid w:val="00470BB8"/>
    <w:rsid w:val="00472420"/>
    <w:rsid w:val="00473430"/>
    <w:rsid w:val="00475374"/>
    <w:rsid w:val="00475811"/>
    <w:rsid w:val="00475921"/>
    <w:rsid w:val="0047593A"/>
    <w:rsid w:val="004761D1"/>
    <w:rsid w:val="004768AE"/>
    <w:rsid w:val="00477C2C"/>
    <w:rsid w:val="00477E07"/>
    <w:rsid w:val="00481784"/>
    <w:rsid w:val="00481B08"/>
    <w:rsid w:val="00482A59"/>
    <w:rsid w:val="00483E89"/>
    <w:rsid w:val="004855EB"/>
    <w:rsid w:val="00486E4B"/>
    <w:rsid w:val="00492203"/>
    <w:rsid w:val="00494783"/>
    <w:rsid w:val="004954F2"/>
    <w:rsid w:val="004964FA"/>
    <w:rsid w:val="00497A38"/>
    <w:rsid w:val="004A01F3"/>
    <w:rsid w:val="004A077E"/>
    <w:rsid w:val="004A1021"/>
    <w:rsid w:val="004A136A"/>
    <w:rsid w:val="004A16C4"/>
    <w:rsid w:val="004A30CA"/>
    <w:rsid w:val="004A3466"/>
    <w:rsid w:val="004A4F7F"/>
    <w:rsid w:val="004A5EE4"/>
    <w:rsid w:val="004A6D4B"/>
    <w:rsid w:val="004A7130"/>
    <w:rsid w:val="004A77F9"/>
    <w:rsid w:val="004A7B3E"/>
    <w:rsid w:val="004A7FD4"/>
    <w:rsid w:val="004B106F"/>
    <w:rsid w:val="004B134F"/>
    <w:rsid w:val="004B2990"/>
    <w:rsid w:val="004B464F"/>
    <w:rsid w:val="004B4B2B"/>
    <w:rsid w:val="004B52F5"/>
    <w:rsid w:val="004B7BA4"/>
    <w:rsid w:val="004C165D"/>
    <w:rsid w:val="004C1DE7"/>
    <w:rsid w:val="004C2E6C"/>
    <w:rsid w:val="004C374E"/>
    <w:rsid w:val="004C4ADC"/>
    <w:rsid w:val="004C67D5"/>
    <w:rsid w:val="004C6973"/>
    <w:rsid w:val="004C79D2"/>
    <w:rsid w:val="004C7FCA"/>
    <w:rsid w:val="004D048F"/>
    <w:rsid w:val="004D1199"/>
    <w:rsid w:val="004D2195"/>
    <w:rsid w:val="004D2FEA"/>
    <w:rsid w:val="004D31F0"/>
    <w:rsid w:val="004D3B1F"/>
    <w:rsid w:val="004D464E"/>
    <w:rsid w:val="004D477F"/>
    <w:rsid w:val="004D552F"/>
    <w:rsid w:val="004D5A1B"/>
    <w:rsid w:val="004D792B"/>
    <w:rsid w:val="004D7D05"/>
    <w:rsid w:val="004E01FA"/>
    <w:rsid w:val="004E059A"/>
    <w:rsid w:val="004E096A"/>
    <w:rsid w:val="004E4DEF"/>
    <w:rsid w:val="004E51ED"/>
    <w:rsid w:val="004E595B"/>
    <w:rsid w:val="004E7287"/>
    <w:rsid w:val="004F0F2A"/>
    <w:rsid w:val="004F1977"/>
    <w:rsid w:val="004F20C3"/>
    <w:rsid w:val="004F2955"/>
    <w:rsid w:val="004F3404"/>
    <w:rsid w:val="004F49D6"/>
    <w:rsid w:val="004F5292"/>
    <w:rsid w:val="004F5DFA"/>
    <w:rsid w:val="004F6114"/>
    <w:rsid w:val="00500584"/>
    <w:rsid w:val="00502B30"/>
    <w:rsid w:val="00502DEE"/>
    <w:rsid w:val="00502E5B"/>
    <w:rsid w:val="005031A8"/>
    <w:rsid w:val="005040EF"/>
    <w:rsid w:val="005047B4"/>
    <w:rsid w:val="005060D2"/>
    <w:rsid w:val="00506AD4"/>
    <w:rsid w:val="00507032"/>
    <w:rsid w:val="00507198"/>
    <w:rsid w:val="00510054"/>
    <w:rsid w:val="005106EF"/>
    <w:rsid w:val="00510EBD"/>
    <w:rsid w:val="005111E4"/>
    <w:rsid w:val="00513720"/>
    <w:rsid w:val="0051385E"/>
    <w:rsid w:val="00513C68"/>
    <w:rsid w:val="00513CFB"/>
    <w:rsid w:val="00513D8F"/>
    <w:rsid w:val="005143BD"/>
    <w:rsid w:val="005144F0"/>
    <w:rsid w:val="00516DF1"/>
    <w:rsid w:val="00517E29"/>
    <w:rsid w:val="005219A5"/>
    <w:rsid w:val="00522414"/>
    <w:rsid w:val="00522791"/>
    <w:rsid w:val="00523405"/>
    <w:rsid w:val="0052518F"/>
    <w:rsid w:val="00530EBF"/>
    <w:rsid w:val="005318FB"/>
    <w:rsid w:val="005320A3"/>
    <w:rsid w:val="00532970"/>
    <w:rsid w:val="005329A8"/>
    <w:rsid w:val="0053318C"/>
    <w:rsid w:val="0053365E"/>
    <w:rsid w:val="00533FAF"/>
    <w:rsid w:val="005348D4"/>
    <w:rsid w:val="005352B9"/>
    <w:rsid w:val="00535FF3"/>
    <w:rsid w:val="00536FED"/>
    <w:rsid w:val="005375A0"/>
    <w:rsid w:val="00540ED9"/>
    <w:rsid w:val="00541170"/>
    <w:rsid w:val="00541442"/>
    <w:rsid w:val="00542556"/>
    <w:rsid w:val="00542A0F"/>
    <w:rsid w:val="00542BC5"/>
    <w:rsid w:val="005434D1"/>
    <w:rsid w:val="0054445F"/>
    <w:rsid w:val="0054633E"/>
    <w:rsid w:val="005464DB"/>
    <w:rsid w:val="00550AED"/>
    <w:rsid w:val="00551B0C"/>
    <w:rsid w:val="00552460"/>
    <w:rsid w:val="005527B0"/>
    <w:rsid w:val="00552C2C"/>
    <w:rsid w:val="00552E00"/>
    <w:rsid w:val="00554E8F"/>
    <w:rsid w:val="005555B5"/>
    <w:rsid w:val="00555D41"/>
    <w:rsid w:val="00556147"/>
    <w:rsid w:val="00556216"/>
    <w:rsid w:val="00557AD6"/>
    <w:rsid w:val="00560CB5"/>
    <w:rsid w:val="0056106C"/>
    <w:rsid w:val="005616ED"/>
    <w:rsid w:val="005640E3"/>
    <w:rsid w:val="005641FF"/>
    <w:rsid w:val="00564CFB"/>
    <w:rsid w:val="00565250"/>
    <w:rsid w:val="00565475"/>
    <w:rsid w:val="005654DA"/>
    <w:rsid w:val="00567617"/>
    <w:rsid w:val="0057108E"/>
    <w:rsid w:val="0057115E"/>
    <w:rsid w:val="00571565"/>
    <w:rsid w:val="00572195"/>
    <w:rsid w:val="005735A0"/>
    <w:rsid w:val="00573F93"/>
    <w:rsid w:val="00574597"/>
    <w:rsid w:val="00580B03"/>
    <w:rsid w:val="005810EC"/>
    <w:rsid w:val="00581952"/>
    <w:rsid w:val="00581C4B"/>
    <w:rsid w:val="005829D5"/>
    <w:rsid w:val="00585C64"/>
    <w:rsid w:val="00586494"/>
    <w:rsid w:val="00587250"/>
    <w:rsid w:val="005900A5"/>
    <w:rsid w:val="0059133C"/>
    <w:rsid w:val="005914D8"/>
    <w:rsid w:val="0059191E"/>
    <w:rsid w:val="00591F7C"/>
    <w:rsid w:val="0059289C"/>
    <w:rsid w:val="00592CEA"/>
    <w:rsid w:val="00593344"/>
    <w:rsid w:val="00593D00"/>
    <w:rsid w:val="00594362"/>
    <w:rsid w:val="0059608E"/>
    <w:rsid w:val="005A2A19"/>
    <w:rsid w:val="005A3A35"/>
    <w:rsid w:val="005A3C4B"/>
    <w:rsid w:val="005A48E3"/>
    <w:rsid w:val="005A5407"/>
    <w:rsid w:val="005A55A3"/>
    <w:rsid w:val="005A57DC"/>
    <w:rsid w:val="005A67A7"/>
    <w:rsid w:val="005A6C8B"/>
    <w:rsid w:val="005B0C64"/>
    <w:rsid w:val="005B176F"/>
    <w:rsid w:val="005B230B"/>
    <w:rsid w:val="005B2D40"/>
    <w:rsid w:val="005B3142"/>
    <w:rsid w:val="005B31B4"/>
    <w:rsid w:val="005B3F03"/>
    <w:rsid w:val="005B6744"/>
    <w:rsid w:val="005B72D0"/>
    <w:rsid w:val="005C0E6D"/>
    <w:rsid w:val="005C3AE0"/>
    <w:rsid w:val="005C3BD7"/>
    <w:rsid w:val="005C42C0"/>
    <w:rsid w:val="005C43E2"/>
    <w:rsid w:val="005C4509"/>
    <w:rsid w:val="005C49CC"/>
    <w:rsid w:val="005C63CF"/>
    <w:rsid w:val="005D22E7"/>
    <w:rsid w:val="005D4211"/>
    <w:rsid w:val="005D519C"/>
    <w:rsid w:val="005D696F"/>
    <w:rsid w:val="005D76D9"/>
    <w:rsid w:val="005D7759"/>
    <w:rsid w:val="005D7920"/>
    <w:rsid w:val="005D7CF0"/>
    <w:rsid w:val="005E197B"/>
    <w:rsid w:val="005E2387"/>
    <w:rsid w:val="005E288F"/>
    <w:rsid w:val="005E3D65"/>
    <w:rsid w:val="005E3E39"/>
    <w:rsid w:val="005E4FA6"/>
    <w:rsid w:val="005E54D9"/>
    <w:rsid w:val="005E6A32"/>
    <w:rsid w:val="005E6BD3"/>
    <w:rsid w:val="005E7184"/>
    <w:rsid w:val="005E78BD"/>
    <w:rsid w:val="005E7F43"/>
    <w:rsid w:val="005F1EEF"/>
    <w:rsid w:val="005F3114"/>
    <w:rsid w:val="005F35F0"/>
    <w:rsid w:val="005F3BDD"/>
    <w:rsid w:val="005F4657"/>
    <w:rsid w:val="005F4C51"/>
    <w:rsid w:val="005F528A"/>
    <w:rsid w:val="005F59B9"/>
    <w:rsid w:val="005F6475"/>
    <w:rsid w:val="005F6617"/>
    <w:rsid w:val="005F6930"/>
    <w:rsid w:val="005F77BF"/>
    <w:rsid w:val="00601E44"/>
    <w:rsid w:val="006047A8"/>
    <w:rsid w:val="00604D5D"/>
    <w:rsid w:val="00606343"/>
    <w:rsid w:val="00606526"/>
    <w:rsid w:val="0060692D"/>
    <w:rsid w:val="0060698F"/>
    <w:rsid w:val="00607577"/>
    <w:rsid w:val="006103D5"/>
    <w:rsid w:val="00611A79"/>
    <w:rsid w:val="006126A0"/>
    <w:rsid w:val="00612A33"/>
    <w:rsid w:val="00612FB3"/>
    <w:rsid w:val="00614032"/>
    <w:rsid w:val="00614A36"/>
    <w:rsid w:val="00615A30"/>
    <w:rsid w:val="00616077"/>
    <w:rsid w:val="006161FD"/>
    <w:rsid w:val="0061724E"/>
    <w:rsid w:val="00620EBC"/>
    <w:rsid w:val="00621A48"/>
    <w:rsid w:val="00621B92"/>
    <w:rsid w:val="00621BA7"/>
    <w:rsid w:val="00621FC9"/>
    <w:rsid w:val="00622512"/>
    <w:rsid w:val="0062572C"/>
    <w:rsid w:val="00625C74"/>
    <w:rsid w:val="006265C9"/>
    <w:rsid w:val="0062737E"/>
    <w:rsid w:val="00627AA8"/>
    <w:rsid w:val="00630898"/>
    <w:rsid w:val="00631F7A"/>
    <w:rsid w:val="00632A23"/>
    <w:rsid w:val="00632AE9"/>
    <w:rsid w:val="00632D47"/>
    <w:rsid w:val="00633BE2"/>
    <w:rsid w:val="00633CF4"/>
    <w:rsid w:val="00634539"/>
    <w:rsid w:val="0063489D"/>
    <w:rsid w:val="00637EDC"/>
    <w:rsid w:val="0064038B"/>
    <w:rsid w:val="006423D3"/>
    <w:rsid w:val="00643C50"/>
    <w:rsid w:val="0064407F"/>
    <w:rsid w:val="006443EC"/>
    <w:rsid w:val="00645321"/>
    <w:rsid w:val="00645C41"/>
    <w:rsid w:val="0064720E"/>
    <w:rsid w:val="0064737E"/>
    <w:rsid w:val="00652E3A"/>
    <w:rsid w:val="00652FCB"/>
    <w:rsid w:val="0065429D"/>
    <w:rsid w:val="006547F9"/>
    <w:rsid w:val="0066045A"/>
    <w:rsid w:val="006605F5"/>
    <w:rsid w:val="00661316"/>
    <w:rsid w:val="0066202E"/>
    <w:rsid w:val="006636AD"/>
    <w:rsid w:val="00667A63"/>
    <w:rsid w:val="00670D2C"/>
    <w:rsid w:val="00670D4F"/>
    <w:rsid w:val="00671381"/>
    <w:rsid w:val="00673515"/>
    <w:rsid w:val="006737CB"/>
    <w:rsid w:val="00674AE0"/>
    <w:rsid w:val="00675EAD"/>
    <w:rsid w:val="00676B2D"/>
    <w:rsid w:val="006806CF"/>
    <w:rsid w:val="006812B8"/>
    <w:rsid w:val="00682068"/>
    <w:rsid w:val="00682881"/>
    <w:rsid w:val="00683967"/>
    <w:rsid w:val="00683E90"/>
    <w:rsid w:val="0068414B"/>
    <w:rsid w:val="00684512"/>
    <w:rsid w:val="00691F79"/>
    <w:rsid w:val="00692897"/>
    <w:rsid w:val="00692C23"/>
    <w:rsid w:val="006930BE"/>
    <w:rsid w:val="00693704"/>
    <w:rsid w:val="0069388D"/>
    <w:rsid w:val="00693943"/>
    <w:rsid w:val="00693C46"/>
    <w:rsid w:val="00693D6E"/>
    <w:rsid w:val="00693FFB"/>
    <w:rsid w:val="00694508"/>
    <w:rsid w:val="006945E7"/>
    <w:rsid w:val="00694A18"/>
    <w:rsid w:val="00695680"/>
    <w:rsid w:val="006966E1"/>
    <w:rsid w:val="00697594"/>
    <w:rsid w:val="006A003B"/>
    <w:rsid w:val="006A1346"/>
    <w:rsid w:val="006A16AB"/>
    <w:rsid w:val="006A22E2"/>
    <w:rsid w:val="006A2724"/>
    <w:rsid w:val="006A28B7"/>
    <w:rsid w:val="006A3502"/>
    <w:rsid w:val="006A43B2"/>
    <w:rsid w:val="006A5F10"/>
    <w:rsid w:val="006A7F36"/>
    <w:rsid w:val="006B0A27"/>
    <w:rsid w:val="006B2D9A"/>
    <w:rsid w:val="006B2E69"/>
    <w:rsid w:val="006B34F6"/>
    <w:rsid w:val="006B5287"/>
    <w:rsid w:val="006B5325"/>
    <w:rsid w:val="006B56BE"/>
    <w:rsid w:val="006B5FC7"/>
    <w:rsid w:val="006B671A"/>
    <w:rsid w:val="006B6C7B"/>
    <w:rsid w:val="006B6D6A"/>
    <w:rsid w:val="006B7787"/>
    <w:rsid w:val="006C0A0F"/>
    <w:rsid w:val="006C361C"/>
    <w:rsid w:val="006C62F3"/>
    <w:rsid w:val="006C6E3E"/>
    <w:rsid w:val="006D0DF9"/>
    <w:rsid w:val="006D1220"/>
    <w:rsid w:val="006D30C0"/>
    <w:rsid w:val="006D41DA"/>
    <w:rsid w:val="006D5C1E"/>
    <w:rsid w:val="006D778D"/>
    <w:rsid w:val="006D79BF"/>
    <w:rsid w:val="006D7A6C"/>
    <w:rsid w:val="006D7AED"/>
    <w:rsid w:val="006E07D9"/>
    <w:rsid w:val="006E0D1C"/>
    <w:rsid w:val="006E1601"/>
    <w:rsid w:val="006E1B02"/>
    <w:rsid w:val="006E2796"/>
    <w:rsid w:val="006E27DA"/>
    <w:rsid w:val="006E362F"/>
    <w:rsid w:val="006E4F56"/>
    <w:rsid w:val="006E5320"/>
    <w:rsid w:val="006E7010"/>
    <w:rsid w:val="006E70A1"/>
    <w:rsid w:val="006F041A"/>
    <w:rsid w:val="006F1B4F"/>
    <w:rsid w:val="006F429B"/>
    <w:rsid w:val="006F464D"/>
    <w:rsid w:val="006F48EE"/>
    <w:rsid w:val="006F4C16"/>
    <w:rsid w:val="006F51DC"/>
    <w:rsid w:val="006F5B69"/>
    <w:rsid w:val="00701CAA"/>
    <w:rsid w:val="00701CB8"/>
    <w:rsid w:val="00702238"/>
    <w:rsid w:val="00702A28"/>
    <w:rsid w:val="007034E0"/>
    <w:rsid w:val="00704489"/>
    <w:rsid w:val="00705E7C"/>
    <w:rsid w:val="007066DF"/>
    <w:rsid w:val="0071003B"/>
    <w:rsid w:val="00710E2D"/>
    <w:rsid w:val="0071183F"/>
    <w:rsid w:val="00712345"/>
    <w:rsid w:val="007125F2"/>
    <w:rsid w:val="007131B5"/>
    <w:rsid w:val="007137D4"/>
    <w:rsid w:val="00714B9B"/>
    <w:rsid w:val="00715C0A"/>
    <w:rsid w:val="0071628C"/>
    <w:rsid w:val="007176A2"/>
    <w:rsid w:val="00717A04"/>
    <w:rsid w:val="0072065B"/>
    <w:rsid w:val="0072079E"/>
    <w:rsid w:val="00720F46"/>
    <w:rsid w:val="007210CF"/>
    <w:rsid w:val="007219CF"/>
    <w:rsid w:val="00721BAA"/>
    <w:rsid w:val="0072298D"/>
    <w:rsid w:val="0072378F"/>
    <w:rsid w:val="00723979"/>
    <w:rsid w:val="00724B50"/>
    <w:rsid w:val="007251B1"/>
    <w:rsid w:val="00726200"/>
    <w:rsid w:val="00726F32"/>
    <w:rsid w:val="00727B2E"/>
    <w:rsid w:val="0073004A"/>
    <w:rsid w:val="007306D9"/>
    <w:rsid w:val="00730D02"/>
    <w:rsid w:val="007317BF"/>
    <w:rsid w:val="00731CA9"/>
    <w:rsid w:val="007335B9"/>
    <w:rsid w:val="0073394A"/>
    <w:rsid w:val="0073592F"/>
    <w:rsid w:val="00737425"/>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67EF4"/>
    <w:rsid w:val="00770917"/>
    <w:rsid w:val="007713FA"/>
    <w:rsid w:val="00771515"/>
    <w:rsid w:val="00771CF8"/>
    <w:rsid w:val="00771DD9"/>
    <w:rsid w:val="00773843"/>
    <w:rsid w:val="00773E0B"/>
    <w:rsid w:val="00774D49"/>
    <w:rsid w:val="007757F6"/>
    <w:rsid w:val="0077605D"/>
    <w:rsid w:val="00776332"/>
    <w:rsid w:val="00776B75"/>
    <w:rsid w:val="00776F38"/>
    <w:rsid w:val="00777039"/>
    <w:rsid w:val="00777545"/>
    <w:rsid w:val="007801CD"/>
    <w:rsid w:val="0078154A"/>
    <w:rsid w:val="00783A8E"/>
    <w:rsid w:val="007843F2"/>
    <w:rsid w:val="00787667"/>
    <w:rsid w:val="00790388"/>
    <w:rsid w:val="007907C2"/>
    <w:rsid w:val="00792BFA"/>
    <w:rsid w:val="00793B21"/>
    <w:rsid w:val="00794F9B"/>
    <w:rsid w:val="00795E1B"/>
    <w:rsid w:val="007962E6"/>
    <w:rsid w:val="007A012C"/>
    <w:rsid w:val="007A094A"/>
    <w:rsid w:val="007A0B81"/>
    <w:rsid w:val="007A19E3"/>
    <w:rsid w:val="007A244A"/>
    <w:rsid w:val="007A33D9"/>
    <w:rsid w:val="007A50CD"/>
    <w:rsid w:val="007A71CD"/>
    <w:rsid w:val="007B0D2E"/>
    <w:rsid w:val="007B12E1"/>
    <w:rsid w:val="007B21AF"/>
    <w:rsid w:val="007B29EC"/>
    <w:rsid w:val="007B2BF8"/>
    <w:rsid w:val="007B301C"/>
    <w:rsid w:val="007B36C0"/>
    <w:rsid w:val="007B38DF"/>
    <w:rsid w:val="007B3CB7"/>
    <w:rsid w:val="007B3EEF"/>
    <w:rsid w:val="007B6AC8"/>
    <w:rsid w:val="007C26DA"/>
    <w:rsid w:val="007C28F2"/>
    <w:rsid w:val="007C3501"/>
    <w:rsid w:val="007C3D4C"/>
    <w:rsid w:val="007C3F01"/>
    <w:rsid w:val="007C42CE"/>
    <w:rsid w:val="007C4A4F"/>
    <w:rsid w:val="007C5C87"/>
    <w:rsid w:val="007C7768"/>
    <w:rsid w:val="007D0CB4"/>
    <w:rsid w:val="007D132A"/>
    <w:rsid w:val="007D1AF0"/>
    <w:rsid w:val="007D1C5A"/>
    <w:rsid w:val="007D271B"/>
    <w:rsid w:val="007D3A96"/>
    <w:rsid w:val="007D45DF"/>
    <w:rsid w:val="007E1707"/>
    <w:rsid w:val="007E3EDE"/>
    <w:rsid w:val="007E5477"/>
    <w:rsid w:val="007E5A11"/>
    <w:rsid w:val="007E5D02"/>
    <w:rsid w:val="007E7766"/>
    <w:rsid w:val="007F0BC3"/>
    <w:rsid w:val="007F135D"/>
    <w:rsid w:val="007F26C6"/>
    <w:rsid w:val="007F3D54"/>
    <w:rsid w:val="007F4C2C"/>
    <w:rsid w:val="007F6039"/>
    <w:rsid w:val="007F6950"/>
    <w:rsid w:val="007F79E5"/>
    <w:rsid w:val="007F7AAE"/>
    <w:rsid w:val="00800D7A"/>
    <w:rsid w:val="008012D1"/>
    <w:rsid w:val="00802ECD"/>
    <w:rsid w:val="00803787"/>
    <w:rsid w:val="00804415"/>
    <w:rsid w:val="0080554C"/>
    <w:rsid w:val="00807670"/>
    <w:rsid w:val="008079EB"/>
    <w:rsid w:val="008103FD"/>
    <w:rsid w:val="00811FD3"/>
    <w:rsid w:val="00812FB0"/>
    <w:rsid w:val="00813060"/>
    <w:rsid w:val="00813E72"/>
    <w:rsid w:val="00821095"/>
    <w:rsid w:val="00821244"/>
    <w:rsid w:val="008225FF"/>
    <w:rsid w:val="008239C6"/>
    <w:rsid w:val="00823F2A"/>
    <w:rsid w:val="00824554"/>
    <w:rsid w:val="0082474A"/>
    <w:rsid w:val="00825553"/>
    <w:rsid w:val="0082602C"/>
    <w:rsid w:val="008279B0"/>
    <w:rsid w:val="00827D40"/>
    <w:rsid w:val="00830786"/>
    <w:rsid w:val="0083084D"/>
    <w:rsid w:val="00831749"/>
    <w:rsid w:val="00831A0A"/>
    <w:rsid w:val="00832517"/>
    <w:rsid w:val="00834C2D"/>
    <w:rsid w:val="00835551"/>
    <w:rsid w:val="008355A5"/>
    <w:rsid w:val="00837852"/>
    <w:rsid w:val="00837900"/>
    <w:rsid w:val="00837A48"/>
    <w:rsid w:val="00842AB6"/>
    <w:rsid w:val="00842DD8"/>
    <w:rsid w:val="008449E7"/>
    <w:rsid w:val="00846EBD"/>
    <w:rsid w:val="008471E8"/>
    <w:rsid w:val="00850399"/>
    <w:rsid w:val="008505E0"/>
    <w:rsid w:val="00850A09"/>
    <w:rsid w:val="00850FAB"/>
    <w:rsid w:val="00852FD0"/>
    <w:rsid w:val="0085345F"/>
    <w:rsid w:val="008559E2"/>
    <w:rsid w:val="0085653D"/>
    <w:rsid w:val="008566C9"/>
    <w:rsid w:val="00857924"/>
    <w:rsid w:val="0086071A"/>
    <w:rsid w:val="00861440"/>
    <w:rsid w:val="008617C0"/>
    <w:rsid w:val="00861EF7"/>
    <w:rsid w:val="0086207B"/>
    <w:rsid w:val="008628E0"/>
    <w:rsid w:val="00863B9F"/>
    <w:rsid w:val="00863CA6"/>
    <w:rsid w:val="00865403"/>
    <w:rsid w:val="00865562"/>
    <w:rsid w:val="008664EA"/>
    <w:rsid w:val="00867BEC"/>
    <w:rsid w:val="00867FAD"/>
    <w:rsid w:val="0087053F"/>
    <w:rsid w:val="0087410E"/>
    <w:rsid w:val="00874432"/>
    <w:rsid w:val="008747E8"/>
    <w:rsid w:val="00875499"/>
    <w:rsid w:val="00875CCE"/>
    <w:rsid w:val="0087612E"/>
    <w:rsid w:val="00876DD6"/>
    <w:rsid w:val="0087726D"/>
    <w:rsid w:val="008773A3"/>
    <w:rsid w:val="00880593"/>
    <w:rsid w:val="00880AAA"/>
    <w:rsid w:val="00880C69"/>
    <w:rsid w:val="00883941"/>
    <w:rsid w:val="00883C8C"/>
    <w:rsid w:val="00883D12"/>
    <w:rsid w:val="0088421B"/>
    <w:rsid w:val="008842D2"/>
    <w:rsid w:val="00884EDD"/>
    <w:rsid w:val="00885370"/>
    <w:rsid w:val="00885AFE"/>
    <w:rsid w:val="00885EB1"/>
    <w:rsid w:val="00885F6D"/>
    <w:rsid w:val="008872FE"/>
    <w:rsid w:val="00887DB1"/>
    <w:rsid w:val="00891393"/>
    <w:rsid w:val="008913E4"/>
    <w:rsid w:val="00891E21"/>
    <w:rsid w:val="0089277B"/>
    <w:rsid w:val="00892AA5"/>
    <w:rsid w:val="00892BBA"/>
    <w:rsid w:val="00892F59"/>
    <w:rsid w:val="0089390B"/>
    <w:rsid w:val="0089532A"/>
    <w:rsid w:val="0089601F"/>
    <w:rsid w:val="008965AD"/>
    <w:rsid w:val="00897908"/>
    <w:rsid w:val="008A05D2"/>
    <w:rsid w:val="008A0945"/>
    <w:rsid w:val="008A16EC"/>
    <w:rsid w:val="008A3F83"/>
    <w:rsid w:val="008A4F28"/>
    <w:rsid w:val="008A6C72"/>
    <w:rsid w:val="008A7448"/>
    <w:rsid w:val="008B0F01"/>
    <w:rsid w:val="008B1B9A"/>
    <w:rsid w:val="008B3369"/>
    <w:rsid w:val="008B575F"/>
    <w:rsid w:val="008B6FE0"/>
    <w:rsid w:val="008B7E23"/>
    <w:rsid w:val="008C0043"/>
    <w:rsid w:val="008C0136"/>
    <w:rsid w:val="008C0C54"/>
    <w:rsid w:val="008C0E1F"/>
    <w:rsid w:val="008C116B"/>
    <w:rsid w:val="008C119E"/>
    <w:rsid w:val="008C2A9F"/>
    <w:rsid w:val="008C30EF"/>
    <w:rsid w:val="008C31A4"/>
    <w:rsid w:val="008C380E"/>
    <w:rsid w:val="008C5073"/>
    <w:rsid w:val="008C53A8"/>
    <w:rsid w:val="008D07F6"/>
    <w:rsid w:val="008D1311"/>
    <w:rsid w:val="008D1A7B"/>
    <w:rsid w:val="008D20B8"/>
    <w:rsid w:val="008D21CE"/>
    <w:rsid w:val="008D24C7"/>
    <w:rsid w:val="008D26A7"/>
    <w:rsid w:val="008D299D"/>
    <w:rsid w:val="008D4C24"/>
    <w:rsid w:val="008D5C54"/>
    <w:rsid w:val="008D73A0"/>
    <w:rsid w:val="008D76E3"/>
    <w:rsid w:val="008E119A"/>
    <w:rsid w:val="008E1B4B"/>
    <w:rsid w:val="008E5DEB"/>
    <w:rsid w:val="008E6BBF"/>
    <w:rsid w:val="008E7091"/>
    <w:rsid w:val="008E7932"/>
    <w:rsid w:val="008E7C23"/>
    <w:rsid w:val="008F0FF5"/>
    <w:rsid w:val="008F129B"/>
    <w:rsid w:val="008F15EE"/>
    <w:rsid w:val="008F1EB2"/>
    <w:rsid w:val="008F355F"/>
    <w:rsid w:val="008F3A16"/>
    <w:rsid w:val="008F4B86"/>
    <w:rsid w:val="008F6250"/>
    <w:rsid w:val="008F7225"/>
    <w:rsid w:val="008F7D6F"/>
    <w:rsid w:val="009003BF"/>
    <w:rsid w:val="0090113F"/>
    <w:rsid w:val="009015C2"/>
    <w:rsid w:val="00904DB6"/>
    <w:rsid w:val="0090531C"/>
    <w:rsid w:val="00906238"/>
    <w:rsid w:val="009067CD"/>
    <w:rsid w:val="009101C4"/>
    <w:rsid w:val="00910E61"/>
    <w:rsid w:val="00911217"/>
    <w:rsid w:val="009116A9"/>
    <w:rsid w:val="009116C4"/>
    <w:rsid w:val="0091507B"/>
    <w:rsid w:val="009151CA"/>
    <w:rsid w:val="0091544E"/>
    <w:rsid w:val="00915D74"/>
    <w:rsid w:val="00916BA9"/>
    <w:rsid w:val="009170D2"/>
    <w:rsid w:val="00917972"/>
    <w:rsid w:val="0092023C"/>
    <w:rsid w:val="00920EFC"/>
    <w:rsid w:val="009216B1"/>
    <w:rsid w:val="00921D9D"/>
    <w:rsid w:val="0092250B"/>
    <w:rsid w:val="00923937"/>
    <w:rsid w:val="00923AAC"/>
    <w:rsid w:val="009240E5"/>
    <w:rsid w:val="00924ED5"/>
    <w:rsid w:val="00925809"/>
    <w:rsid w:val="00927AB9"/>
    <w:rsid w:val="00930D94"/>
    <w:rsid w:val="00931974"/>
    <w:rsid w:val="009319C1"/>
    <w:rsid w:val="00932822"/>
    <w:rsid w:val="00933EEB"/>
    <w:rsid w:val="00935A9A"/>
    <w:rsid w:val="00935FBB"/>
    <w:rsid w:val="009364F6"/>
    <w:rsid w:val="00940658"/>
    <w:rsid w:val="0094148D"/>
    <w:rsid w:val="0094178E"/>
    <w:rsid w:val="00941ADC"/>
    <w:rsid w:val="00942226"/>
    <w:rsid w:val="009425F9"/>
    <w:rsid w:val="00946CBE"/>
    <w:rsid w:val="00947EAE"/>
    <w:rsid w:val="00950AF9"/>
    <w:rsid w:val="0095109C"/>
    <w:rsid w:val="009513A5"/>
    <w:rsid w:val="0095150E"/>
    <w:rsid w:val="00951897"/>
    <w:rsid w:val="00951997"/>
    <w:rsid w:val="00953D3B"/>
    <w:rsid w:val="00955A6F"/>
    <w:rsid w:val="009561A7"/>
    <w:rsid w:val="00956BE8"/>
    <w:rsid w:val="00957317"/>
    <w:rsid w:val="00957541"/>
    <w:rsid w:val="0095794E"/>
    <w:rsid w:val="00960363"/>
    <w:rsid w:val="00961860"/>
    <w:rsid w:val="00961E83"/>
    <w:rsid w:val="00963CE2"/>
    <w:rsid w:val="00966B9A"/>
    <w:rsid w:val="009676F3"/>
    <w:rsid w:val="00967EDB"/>
    <w:rsid w:val="009714A5"/>
    <w:rsid w:val="00971AB6"/>
    <w:rsid w:val="009732DB"/>
    <w:rsid w:val="00973969"/>
    <w:rsid w:val="00973C94"/>
    <w:rsid w:val="00974200"/>
    <w:rsid w:val="00974EF4"/>
    <w:rsid w:val="00976403"/>
    <w:rsid w:val="00976A2A"/>
    <w:rsid w:val="00977030"/>
    <w:rsid w:val="009809A0"/>
    <w:rsid w:val="009811F3"/>
    <w:rsid w:val="00982D50"/>
    <w:rsid w:val="009834B1"/>
    <w:rsid w:val="009834D1"/>
    <w:rsid w:val="00985823"/>
    <w:rsid w:val="00985DF2"/>
    <w:rsid w:val="00986B4D"/>
    <w:rsid w:val="00990405"/>
    <w:rsid w:val="0099096F"/>
    <w:rsid w:val="00990EC4"/>
    <w:rsid w:val="00991870"/>
    <w:rsid w:val="00991987"/>
    <w:rsid w:val="0099336B"/>
    <w:rsid w:val="00994127"/>
    <w:rsid w:val="00994470"/>
    <w:rsid w:val="0099474E"/>
    <w:rsid w:val="00995014"/>
    <w:rsid w:val="0099537D"/>
    <w:rsid w:val="00996752"/>
    <w:rsid w:val="00997492"/>
    <w:rsid w:val="00997D29"/>
    <w:rsid w:val="009A0AE5"/>
    <w:rsid w:val="009A163B"/>
    <w:rsid w:val="009A1C6F"/>
    <w:rsid w:val="009A2099"/>
    <w:rsid w:val="009A258D"/>
    <w:rsid w:val="009A366D"/>
    <w:rsid w:val="009A3768"/>
    <w:rsid w:val="009A391F"/>
    <w:rsid w:val="009A3BCE"/>
    <w:rsid w:val="009A4015"/>
    <w:rsid w:val="009A46CB"/>
    <w:rsid w:val="009A6DEF"/>
    <w:rsid w:val="009A7F91"/>
    <w:rsid w:val="009B0360"/>
    <w:rsid w:val="009B0D1F"/>
    <w:rsid w:val="009B15BF"/>
    <w:rsid w:val="009B1FA3"/>
    <w:rsid w:val="009B2AF5"/>
    <w:rsid w:val="009B3B77"/>
    <w:rsid w:val="009B40A1"/>
    <w:rsid w:val="009B5011"/>
    <w:rsid w:val="009B781D"/>
    <w:rsid w:val="009C00AD"/>
    <w:rsid w:val="009C0373"/>
    <w:rsid w:val="009C1490"/>
    <w:rsid w:val="009C4753"/>
    <w:rsid w:val="009C4AE8"/>
    <w:rsid w:val="009C4AFF"/>
    <w:rsid w:val="009C4FC7"/>
    <w:rsid w:val="009C5A3F"/>
    <w:rsid w:val="009C7C3D"/>
    <w:rsid w:val="009D060C"/>
    <w:rsid w:val="009D075F"/>
    <w:rsid w:val="009D0E85"/>
    <w:rsid w:val="009D1582"/>
    <w:rsid w:val="009D30BB"/>
    <w:rsid w:val="009D3525"/>
    <w:rsid w:val="009D38FA"/>
    <w:rsid w:val="009D3CE6"/>
    <w:rsid w:val="009D455F"/>
    <w:rsid w:val="009D5C0F"/>
    <w:rsid w:val="009D6995"/>
    <w:rsid w:val="009E04D8"/>
    <w:rsid w:val="009E192C"/>
    <w:rsid w:val="009E2E01"/>
    <w:rsid w:val="009E4230"/>
    <w:rsid w:val="009E5D23"/>
    <w:rsid w:val="009E5D8B"/>
    <w:rsid w:val="009E741E"/>
    <w:rsid w:val="009F00DE"/>
    <w:rsid w:val="009F08A1"/>
    <w:rsid w:val="009F0DFA"/>
    <w:rsid w:val="009F0E0A"/>
    <w:rsid w:val="009F1394"/>
    <w:rsid w:val="009F1945"/>
    <w:rsid w:val="009F294A"/>
    <w:rsid w:val="009F2B95"/>
    <w:rsid w:val="009F345D"/>
    <w:rsid w:val="009F417B"/>
    <w:rsid w:val="009F44D2"/>
    <w:rsid w:val="009F4576"/>
    <w:rsid w:val="009F5F4F"/>
    <w:rsid w:val="009F6BD2"/>
    <w:rsid w:val="009F7EA8"/>
    <w:rsid w:val="00A00E68"/>
    <w:rsid w:val="00A01158"/>
    <w:rsid w:val="00A011DA"/>
    <w:rsid w:val="00A019DF"/>
    <w:rsid w:val="00A01FB7"/>
    <w:rsid w:val="00A029CA"/>
    <w:rsid w:val="00A02A86"/>
    <w:rsid w:val="00A02C43"/>
    <w:rsid w:val="00A03A66"/>
    <w:rsid w:val="00A03F89"/>
    <w:rsid w:val="00A04E3D"/>
    <w:rsid w:val="00A04F05"/>
    <w:rsid w:val="00A06F52"/>
    <w:rsid w:val="00A07D4F"/>
    <w:rsid w:val="00A116A0"/>
    <w:rsid w:val="00A1190B"/>
    <w:rsid w:val="00A12E83"/>
    <w:rsid w:val="00A13366"/>
    <w:rsid w:val="00A136E8"/>
    <w:rsid w:val="00A151C2"/>
    <w:rsid w:val="00A1657A"/>
    <w:rsid w:val="00A16E84"/>
    <w:rsid w:val="00A17857"/>
    <w:rsid w:val="00A23092"/>
    <w:rsid w:val="00A23E1E"/>
    <w:rsid w:val="00A24024"/>
    <w:rsid w:val="00A24C87"/>
    <w:rsid w:val="00A252BA"/>
    <w:rsid w:val="00A25964"/>
    <w:rsid w:val="00A2618A"/>
    <w:rsid w:val="00A262B2"/>
    <w:rsid w:val="00A263DF"/>
    <w:rsid w:val="00A30CB3"/>
    <w:rsid w:val="00A32C65"/>
    <w:rsid w:val="00A333E9"/>
    <w:rsid w:val="00A35DB4"/>
    <w:rsid w:val="00A36DF4"/>
    <w:rsid w:val="00A36FBF"/>
    <w:rsid w:val="00A370F7"/>
    <w:rsid w:val="00A371D5"/>
    <w:rsid w:val="00A3724C"/>
    <w:rsid w:val="00A37DAF"/>
    <w:rsid w:val="00A37F4E"/>
    <w:rsid w:val="00A37FC1"/>
    <w:rsid w:val="00A4079C"/>
    <w:rsid w:val="00A41FA2"/>
    <w:rsid w:val="00A43576"/>
    <w:rsid w:val="00A44753"/>
    <w:rsid w:val="00A4562E"/>
    <w:rsid w:val="00A46E73"/>
    <w:rsid w:val="00A47172"/>
    <w:rsid w:val="00A50230"/>
    <w:rsid w:val="00A514A5"/>
    <w:rsid w:val="00A52490"/>
    <w:rsid w:val="00A52578"/>
    <w:rsid w:val="00A529B6"/>
    <w:rsid w:val="00A54B66"/>
    <w:rsid w:val="00A557D4"/>
    <w:rsid w:val="00A55F68"/>
    <w:rsid w:val="00A5788C"/>
    <w:rsid w:val="00A57C6D"/>
    <w:rsid w:val="00A60073"/>
    <w:rsid w:val="00A60452"/>
    <w:rsid w:val="00A61338"/>
    <w:rsid w:val="00A61B57"/>
    <w:rsid w:val="00A62E7F"/>
    <w:rsid w:val="00A6315C"/>
    <w:rsid w:val="00A636FD"/>
    <w:rsid w:val="00A656FE"/>
    <w:rsid w:val="00A66014"/>
    <w:rsid w:val="00A6667D"/>
    <w:rsid w:val="00A674EC"/>
    <w:rsid w:val="00A70724"/>
    <w:rsid w:val="00A708F6"/>
    <w:rsid w:val="00A713DF"/>
    <w:rsid w:val="00A720F5"/>
    <w:rsid w:val="00A72C10"/>
    <w:rsid w:val="00A731F7"/>
    <w:rsid w:val="00A7364E"/>
    <w:rsid w:val="00A75D6F"/>
    <w:rsid w:val="00A75F0D"/>
    <w:rsid w:val="00A764C4"/>
    <w:rsid w:val="00A81DF5"/>
    <w:rsid w:val="00A841FC"/>
    <w:rsid w:val="00A84304"/>
    <w:rsid w:val="00A84A26"/>
    <w:rsid w:val="00A84DDC"/>
    <w:rsid w:val="00A8591B"/>
    <w:rsid w:val="00A8799C"/>
    <w:rsid w:val="00A91389"/>
    <w:rsid w:val="00A917B4"/>
    <w:rsid w:val="00A925CB"/>
    <w:rsid w:val="00A9532E"/>
    <w:rsid w:val="00A9617C"/>
    <w:rsid w:val="00AA33A8"/>
    <w:rsid w:val="00AA492B"/>
    <w:rsid w:val="00AA4E22"/>
    <w:rsid w:val="00AA5A3D"/>
    <w:rsid w:val="00AA7E15"/>
    <w:rsid w:val="00AB0603"/>
    <w:rsid w:val="00AB4C4D"/>
    <w:rsid w:val="00AB6031"/>
    <w:rsid w:val="00AB64AC"/>
    <w:rsid w:val="00AC0E8E"/>
    <w:rsid w:val="00AC1B04"/>
    <w:rsid w:val="00AC26FA"/>
    <w:rsid w:val="00AC2B94"/>
    <w:rsid w:val="00AC346E"/>
    <w:rsid w:val="00AC3FBE"/>
    <w:rsid w:val="00AC5F23"/>
    <w:rsid w:val="00AC7513"/>
    <w:rsid w:val="00AD02A3"/>
    <w:rsid w:val="00AD0948"/>
    <w:rsid w:val="00AD178E"/>
    <w:rsid w:val="00AD1B6F"/>
    <w:rsid w:val="00AD1BE2"/>
    <w:rsid w:val="00AD1D6D"/>
    <w:rsid w:val="00AD2F8B"/>
    <w:rsid w:val="00AD4EF8"/>
    <w:rsid w:val="00AD7874"/>
    <w:rsid w:val="00AE0831"/>
    <w:rsid w:val="00AE1512"/>
    <w:rsid w:val="00AE1BD9"/>
    <w:rsid w:val="00AE4E84"/>
    <w:rsid w:val="00AE4EC9"/>
    <w:rsid w:val="00AE52A2"/>
    <w:rsid w:val="00AE590D"/>
    <w:rsid w:val="00AE5C67"/>
    <w:rsid w:val="00AF1579"/>
    <w:rsid w:val="00AF1B34"/>
    <w:rsid w:val="00AF31BD"/>
    <w:rsid w:val="00AF43A9"/>
    <w:rsid w:val="00AF54AB"/>
    <w:rsid w:val="00AF60A6"/>
    <w:rsid w:val="00B0026F"/>
    <w:rsid w:val="00B00CCD"/>
    <w:rsid w:val="00B021FA"/>
    <w:rsid w:val="00B04596"/>
    <w:rsid w:val="00B06640"/>
    <w:rsid w:val="00B06D00"/>
    <w:rsid w:val="00B07831"/>
    <w:rsid w:val="00B07DD8"/>
    <w:rsid w:val="00B10294"/>
    <w:rsid w:val="00B11F0B"/>
    <w:rsid w:val="00B12253"/>
    <w:rsid w:val="00B1325C"/>
    <w:rsid w:val="00B134D0"/>
    <w:rsid w:val="00B16271"/>
    <w:rsid w:val="00B165B2"/>
    <w:rsid w:val="00B1671E"/>
    <w:rsid w:val="00B1756A"/>
    <w:rsid w:val="00B202B7"/>
    <w:rsid w:val="00B20B45"/>
    <w:rsid w:val="00B21A0D"/>
    <w:rsid w:val="00B21AA2"/>
    <w:rsid w:val="00B21F39"/>
    <w:rsid w:val="00B22735"/>
    <w:rsid w:val="00B2309C"/>
    <w:rsid w:val="00B23467"/>
    <w:rsid w:val="00B246E6"/>
    <w:rsid w:val="00B25D87"/>
    <w:rsid w:val="00B26529"/>
    <w:rsid w:val="00B26E57"/>
    <w:rsid w:val="00B27ACB"/>
    <w:rsid w:val="00B303AE"/>
    <w:rsid w:val="00B31781"/>
    <w:rsid w:val="00B31EE4"/>
    <w:rsid w:val="00B3370A"/>
    <w:rsid w:val="00B33986"/>
    <w:rsid w:val="00B35E5F"/>
    <w:rsid w:val="00B3710F"/>
    <w:rsid w:val="00B40B31"/>
    <w:rsid w:val="00B41470"/>
    <w:rsid w:val="00B423A2"/>
    <w:rsid w:val="00B44547"/>
    <w:rsid w:val="00B52301"/>
    <w:rsid w:val="00B54128"/>
    <w:rsid w:val="00B542BA"/>
    <w:rsid w:val="00B5486A"/>
    <w:rsid w:val="00B55970"/>
    <w:rsid w:val="00B56837"/>
    <w:rsid w:val="00B57D32"/>
    <w:rsid w:val="00B57E9D"/>
    <w:rsid w:val="00B6033B"/>
    <w:rsid w:val="00B60CFA"/>
    <w:rsid w:val="00B6177B"/>
    <w:rsid w:val="00B61B7B"/>
    <w:rsid w:val="00B6245D"/>
    <w:rsid w:val="00B629A2"/>
    <w:rsid w:val="00B64754"/>
    <w:rsid w:val="00B6543F"/>
    <w:rsid w:val="00B65A12"/>
    <w:rsid w:val="00B65DA3"/>
    <w:rsid w:val="00B666D4"/>
    <w:rsid w:val="00B674EF"/>
    <w:rsid w:val="00B6791E"/>
    <w:rsid w:val="00B67F01"/>
    <w:rsid w:val="00B700A7"/>
    <w:rsid w:val="00B7110C"/>
    <w:rsid w:val="00B71292"/>
    <w:rsid w:val="00B73319"/>
    <w:rsid w:val="00B73BD4"/>
    <w:rsid w:val="00B7448E"/>
    <w:rsid w:val="00B75743"/>
    <w:rsid w:val="00B766BF"/>
    <w:rsid w:val="00B807C5"/>
    <w:rsid w:val="00B82D66"/>
    <w:rsid w:val="00B8374D"/>
    <w:rsid w:val="00B840A8"/>
    <w:rsid w:val="00B85548"/>
    <w:rsid w:val="00B87BA0"/>
    <w:rsid w:val="00B87CE2"/>
    <w:rsid w:val="00B93C2D"/>
    <w:rsid w:val="00B9407D"/>
    <w:rsid w:val="00B95B14"/>
    <w:rsid w:val="00B96CD3"/>
    <w:rsid w:val="00B96D66"/>
    <w:rsid w:val="00B97BE6"/>
    <w:rsid w:val="00BA12A0"/>
    <w:rsid w:val="00BA265D"/>
    <w:rsid w:val="00BA282A"/>
    <w:rsid w:val="00BA3114"/>
    <w:rsid w:val="00BA4863"/>
    <w:rsid w:val="00BA5CD2"/>
    <w:rsid w:val="00BA7C15"/>
    <w:rsid w:val="00BA7C3D"/>
    <w:rsid w:val="00BB0BF6"/>
    <w:rsid w:val="00BB110A"/>
    <w:rsid w:val="00BB1C5F"/>
    <w:rsid w:val="00BB2A45"/>
    <w:rsid w:val="00BB2CF4"/>
    <w:rsid w:val="00BB5597"/>
    <w:rsid w:val="00BB6023"/>
    <w:rsid w:val="00BB6EE3"/>
    <w:rsid w:val="00BB7A07"/>
    <w:rsid w:val="00BC050F"/>
    <w:rsid w:val="00BC0A0C"/>
    <w:rsid w:val="00BC0D1E"/>
    <w:rsid w:val="00BC1859"/>
    <w:rsid w:val="00BC2430"/>
    <w:rsid w:val="00BC3CA9"/>
    <w:rsid w:val="00BC4224"/>
    <w:rsid w:val="00BC4D89"/>
    <w:rsid w:val="00BC5B72"/>
    <w:rsid w:val="00BD191F"/>
    <w:rsid w:val="00BD20C8"/>
    <w:rsid w:val="00BD308C"/>
    <w:rsid w:val="00BD3926"/>
    <w:rsid w:val="00BD5986"/>
    <w:rsid w:val="00BD7B1B"/>
    <w:rsid w:val="00BD7CAB"/>
    <w:rsid w:val="00BD7CBE"/>
    <w:rsid w:val="00BD7CD9"/>
    <w:rsid w:val="00BE0A10"/>
    <w:rsid w:val="00BE1AA0"/>
    <w:rsid w:val="00BE1BFA"/>
    <w:rsid w:val="00BE277C"/>
    <w:rsid w:val="00BE3BA8"/>
    <w:rsid w:val="00BE3C4C"/>
    <w:rsid w:val="00BE4869"/>
    <w:rsid w:val="00BE4C0E"/>
    <w:rsid w:val="00BE511E"/>
    <w:rsid w:val="00BE51E5"/>
    <w:rsid w:val="00BE6063"/>
    <w:rsid w:val="00BE610A"/>
    <w:rsid w:val="00BE6CF8"/>
    <w:rsid w:val="00BE7E66"/>
    <w:rsid w:val="00BF2022"/>
    <w:rsid w:val="00BF3804"/>
    <w:rsid w:val="00BF52F1"/>
    <w:rsid w:val="00BF569B"/>
    <w:rsid w:val="00BF5C99"/>
    <w:rsid w:val="00C01E9E"/>
    <w:rsid w:val="00C034C9"/>
    <w:rsid w:val="00C03B53"/>
    <w:rsid w:val="00C045AC"/>
    <w:rsid w:val="00C04A13"/>
    <w:rsid w:val="00C04A9D"/>
    <w:rsid w:val="00C059BC"/>
    <w:rsid w:val="00C063AB"/>
    <w:rsid w:val="00C06506"/>
    <w:rsid w:val="00C078E1"/>
    <w:rsid w:val="00C07928"/>
    <w:rsid w:val="00C07BB9"/>
    <w:rsid w:val="00C07EB2"/>
    <w:rsid w:val="00C10304"/>
    <w:rsid w:val="00C1072E"/>
    <w:rsid w:val="00C11302"/>
    <w:rsid w:val="00C11D17"/>
    <w:rsid w:val="00C11F03"/>
    <w:rsid w:val="00C125F2"/>
    <w:rsid w:val="00C138FD"/>
    <w:rsid w:val="00C13FCA"/>
    <w:rsid w:val="00C14C9B"/>
    <w:rsid w:val="00C15B81"/>
    <w:rsid w:val="00C15C19"/>
    <w:rsid w:val="00C15EAC"/>
    <w:rsid w:val="00C16914"/>
    <w:rsid w:val="00C16AF0"/>
    <w:rsid w:val="00C20330"/>
    <w:rsid w:val="00C230AA"/>
    <w:rsid w:val="00C2355C"/>
    <w:rsid w:val="00C24DC4"/>
    <w:rsid w:val="00C26FDE"/>
    <w:rsid w:val="00C30162"/>
    <w:rsid w:val="00C309C6"/>
    <w:rsid w:val="00C30FD2"/>
    <w:rsid w:val="00C3160B"/>
    <w:rsid w:val="00C348B0"/>
    <w:rsid w:val="00C35254"/>
    <w:rsid w:val="00C37C8F"/>
    <w:rsid w:val="00C37F9E"/>
    <w:rsid w:val="00C40159"/>
    <w:rsid w:val="00C420BB"/>
    <w:rsid w:val="00C423B0"/>
    <w:rsid w:val="00C424B9"/>
    <w:rsid w:val="00C426BE"/>
    <w:rsid w:val="00C43B60"/>
    <w:rsid w:val="00C46B8A"/>
    <w:rsid w:val="00C46D8E"/>
    <w:rsid w:val="00C47668"/>
    <w:rsid w:val="00C47CA4"/>
    <w:rsid w:val="00C50DE2"/>
    <w:rsid w:val="00C52109"/>
    <w:rsid w:val="00C54114"/>
    <w:rsid w:val="00C608BF"/>
    <w:rsid w:val="00C60AB4"/>
    <w:rsid w:val="00C61631"/>
    <w:rsid w:val="00C61F4A"/>
    <w:rsid w:val="00C620B8"/>
    <w:rsid w:val="00C64EF4"/>
    <w:rsid w:val="00C652E1"/>
    <w:rsid w:val="00C6595F"/>
    <w:rsid w:val="00C65A17"/>
    <w:rsid w:val="00C66A59"/>
    <w:rsid w:val="00C66AA8"/>
    <w:rsid w:val="00C67E46"/>
    <w:rsid w:val="00C72D97"/>
    <w:rsid w:val="00C74E26"/>
    <w:rsid w:val="00C75E6A"/>
    <w:rsid w:val="00C76F41"/>
    <w:rsid w:val="00C76FBB"/>
    <w:rsid w:val="00C81F24"/>
    <w:rsid w:val="00C820B8"/>
    <w:rsid w:val="00C827CD"/>
    <w:rsid w:val="00C82D52"/>
    <w:rsid w:val="00C82E46"/>
    <w:rsid w:val="00C86A02"/>
    <w:rsid w:val="00C86F34"/>
    <w:rsid w:val="00C87592"/>
    <w:rsid w:val="00C90141"/>
    <w:rsid w:val="00C910D0"/>
    <w:rsid w:val="00C92BDA"/>
    <w:rsid w:val="00C937BD"/>
    <w:rsid w:val="00C94D53"/>
    <w:rsid w:val="00C966E7"/>
    <w:rsid w:val="00C96A56"/>
    <w:rsid w:val="00C973B3"/>
    <w:rsid w:val="00C97930"/>
    <w:rsid w:val="00C97AEF"/>
    <w:rsid w:val="00C97C7D"/>
    <w:rsid w:val="00C97D63"/>
    <w:rsid w:val="00C97F98"/>
    <w:rsid w:val="00CA0302"/>
    <w:rsid w:val="00CA14F4"/>
    <w:rsid w:val="00CA15F8"/>
    <w:rsid w:val="00CA4932"/>
    <w:rsid w:val="00CA5A28"/>
    <w:rsid w:val="00CA5E34"/>
    <w:rsid w:val="00CA6D52"/>
    <w:rsid w:val="00CA7B06"/>
    <w:rsid w:val="00CA7C4E"/>
    <w:rsid w:val="00CA7F0D"/>
    <w:rsid w:val="00CB16B2"/>
    <w:rsid w:val="00CB1901"/>
    <w:rsid w:val="00CB1ED0"/>
    <w:rsid w:val="00CB33CD"/>
    <w:rsid w:val="00CB4D40"/>
    <w:rsid w:val="00CB56CC"/>
    <w:rsid w:val="00CB6CD8"/>
    <w:rsid w:val="00CB7696"/>
    <w:rsid w:val="00CC11D9"/>
    <w:rsid w:val="00CC203D"/>
    <w:rsid w:val="00CC2E3D"/>
    <w:rsid w:val="00CC47AB"/>
    <w:rsid w:val="00CC4D1E"/>
    <w:rsid w:val="00CC503D"/>
    <w:rsid w:val="00CC59AC"/>
    <w:rsid w:val="00CC5A23"/>
    <w:rsid w:val="00CC6169"/>
    <w:rsid w:val="00CC688E"/>
    <w:rsid w:val="00CC6F07"/>
    <w:rsid w:val="00CC76C1"/>
    <w:rsid w:val="00CD1746"/>
    <w:rsid w:val="00CD2326"/>
    <w:rsid w:val="00CD2AF5"/>
    <w:rsid w:val="00CD3878"/>
    <w:rsid w:val="00CD59CB"/>
    <w:rsid w:val="00CD5FAC"/>
    <w:rsid w:val="00CD7F48"/>
    <w:rsid w:val="00CE0522"/>
    <w:rsid w:val="00CE2CEE"/>
    <w:rsid w:val="00CE360A"/>
    <w:rsid w:val="00CE3624"/>
    <w:rsid w:val="00CE39C4"/>
    <w:rsid w:val="00CE3C97"/>
    <w:rsid w:val="00CE3E33"/>
    <w:rsid w:val="00CE49EF"/>
    <w:rsid w:val="00CE4DAE"/>
    <w:rsid w:val="00CE7637"/>
    <w:rsid w:val="00CF0AF9"/>
    <w:rsid w:val="00CF0B8C"/>
    <w:rsid w:val="00CF1A1B"/>
    <w:rsid w:val="00CF55F4"/>
    <w:rsid w:val="00CF5642"/>
    <w:rsid w:val="00CF57C1"/>
    <w:rsid w:val="00CF641D"/>
    <w:rsid w:val="00CF7A28"/>
    <w:rsid w:val="00D00C80"/>
    <w:rsid w:val="00D0112A"/>
    <w:rsid w:val="00D024E7"/>
    <w:rsid w:val="00D027A2"/>
    <w:rsid w:val="00D029B2"/>
    <w:rsid w:val="00D04122"/>
    <w:rsid w:val="00D04657"/>
    <w:rsid w:val="00D05C67"/>
    <w:rsid w:val="00D07397"/>
    <w:rsid w:val="00D11932"/>
    <w:rsid w:val="00D1253B"/>
    <w:rsid w:val="00D12C10"/>
    <w:rsid w:val="00D13122"/>
    <w:rsid w:val="00D134F0"/>
    <w:rsid w:val="00D13DE9"/>
    <w:rsid w:val="00D15ADC"/>
    <w:rsid w:val="00D1611E"/>
    <w:rsid w:val="00D161A2"/>
    <w:rsid w:val="00D17C01"/>
    <w:rsid w:val="00D200D8"/>
    <w:rsid w:val="00D2014C"/>
    <w:rsid w:val="00D2074D"/>
    <w:rsid w:val="00D207F5"/>
    <w:rsid w:val="00D21696"/>
    <w:rsid w:val="00D2288A"/>
    <w:rsid w:val="00D23AD1"/>
    <w:rsid w:val="00D26A57"/>
    <w:rsid w:val="00D30F03"/>
    <w:rsid w:val="00D3123D"/>
    <w:rsid w:val="00D319FD"/>
    <w:rsid w:val="00D32377"/>
    <w:rsid w:val="00D328D4"/>
    <w:rsid w:val="00D334D2"/>
    <w:rsid w:val="00D3363A"/>
    <w:rsid w:val="00D345D5"/>
    <w:rsid w:val="00D345DC"/>
    <w:rsid w:val="00D34CB0"/>
    <w:rsid w:val="00D3521E"/>
    <w:rsid w:val="00D35A96"/>
    <w:rsid w:val="00D36F5B"/>
    <w:rsid w:val="00D373B2"/>
    <w:rsid w:val="00D37B13"/>
    <w:rsid w:val="00D4071C"/>
    <w:rsid w:val="00D42B0C"/>
    <w:rsid w:val="00D43230"/>
    <w:rsid w:val="00D43889"/>
    <w:rsid w:val="00D440A8"/>
    <w:rsid w:val="00D45D0C"/>
    <w:rsid w:val="00D46752"/>
    <w:rsid w:val="00D46AD1"/>
    <w:rsid w:val="00D4757A"/>
    <w:rsid w:val="00D47DC4"/>
    <w:rsid w:val="00D51479"/>
    <w:rsid w:val="00D52469"/>
    <w:rsid w:val="00D546B9"/>
    <w:rsid w:val="00D5580D"/>
    <w:rsid w:val="00D60286"/>
    <w:rsid w:val="00D60576"/>
    <w:rsid w:val="00D60717"/>
    <w:rsid w:val="00D6263F"/>
    <w:rsid w:val="00D6277A"/>
    <w:rsid w:val="00D62907"/>
    <w:rsid w:val="00D635CA"/>
    <w:rsid w:val="00D63F94"/>
    <w:rsid w:val="00D64119"/>
    <w:rsid w:val="00D65B4C"/>
    <w:rsid w:val="00D66326"/>
    <w:rsid w:val="00D66A71"/>
    <w:rsid w:val="00D67F10"/>
    <w:rsid w:val="00D70FF4"/>
    <w:rsid w:val="00D721C3"/>
    <w:rsid w:val="00D74054"/>
    <w:rsid w:val="00D744BB"/>
    <w:rsid w:val="00D7459F"/>
    <w:rsid w:val="00D747EF"/>
    <w:rsid w:val="00D755A0"/>
    <w:rsid w:val="00D755BA"/>
    <w:rsid w:val="00D75903"/>
    <w:rsid w:val="00D75C64"/>
    <w:rsid w:val="00D77566"/>
    <w:rsid w:val="00D777AC"/>
    <w:rsid w:val="00D77C11"/>
    <w:rsid w:val="00D80A97"/>
    <w:rsid w:val="00D83394"/>
    <w:rsid w:val="00D83B22"/>
    <w:rsid w:val="00D85922"/>
    <w:rsid w:val="00D85BB7"/>
    <w:rsid w:val="00D87F96"/>
    <w:rsid w:val="00D92139"/>
    <w:rsid w:val="00D92DAE"/>
    <w:rsid w:val="00D931FF"/>
    <w:rsid w:val="00D933D8"/>
    <w:rsid w:val="00D9349D"/>
    <w:rsid w:val="00D93875"/>
    <w:rsid w:val="00D939A0"/>
    <w:rsid w:val="00D9479C"/>
    <w:rsid w:val="00D94825"/>
    <w:rsid w:val="00D94838"/>
    <w:rsid w:val="00D96192"/>
    <w:rsid w:val="00D96DED"/>
    <w:rsid w:val="00D979CF"/>
    <w:rsid w:val="00DA00E0"/>
    <w:rsid w:val="00DA2295"/>
    <w:rsid w:val="00DA3714"/>
    <w:rsid w:val="00DA4414"/>
    <w:rsid w:val="00DA46A2"/>
    <w:rsid w:val="00DA49E7"/>
    <w:rsid w:val="00DA58CC"/>
    <w:rsid w:val="00DB1DA0"/>
    <w:rsid w:val="00DB20CF"/>
    <w:rsid w:val="00DB2980"/>
    <w:rsid w:val="00DB2FC5"/>
    <w:rsid w:val="00DB3862"/>
    <w:rsid w:val="00DB3E92"/>
    <w:rsid w:val="00DB6866"/>
    <w:rsid w:val="00DB7C3B"/>
    <w:rsid w:val="00DC0922"/>
    <w:rsid w:val="00DC099E"/>
    <w:rsid w:val="00DC1C47"/>
    <w:rsid w:val="00DC26BF"/>
    <w:rsid w:val="00DC2A14"/>
    <w:rsid w:val="00DC448A"/>
    <w:rsid w:val="00DC63B6"/>
    <w:rsid w:val="00DC6EC4"/>
    <w:rsid w:val="00DC6F93"/>
    <w:rsid w:val="00DC72A3"/>
    <w:rsid w:val="00DC75E5"/>
    <w:rsid w:val="00DC7FB4"/>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1693"/>
    <w:rsid w:val="00DE1B67"/>
    <w:rsid w:val="00DE1B94"/>
    <w:rsid w:val="00DE1F77"/>
    <w:rsid w:val="00DE2430"/>
    <w:rsid w:val="00DE2631"/>
    <w:rsid w:val="00DE304F"/>
    <w:rsid w:val="00DE3C7B"/>
    <w:rsid w:val="00DE5C7F"/>
    <w:rsid w:val="00DE5FD3"/>
    <w:rsid w:val="00DE7044"/>
    <w:rsid w:val="00DF047C"/>
    <w:rsid w:val="00DF1260"/>
    <w:rsid w:val="00DF13C2"/>
    <w:rsid w:val="00DF3206"/>
    <w:rsid w:val="00DF323B"/>
    <w:rsid w:val="00DF41A0"/>
    <w:rsid w:val="00DF4586"/>
    <w:rsid w:val="00DF4FDF"/>
    <w:rsid w:val="00DF6298"/>
    <w:rsid w:val="00DF6791"/>
    <w:rsid w:val="00DF7B69"/>
    <w:rsid w:val="00DF7C8A"/>
    <w:rsid w:val="00E002C5"/>
    <w:rsid w:val="00E00BF9"/>
    <w:rsid w:val="00E0146B"/>
    <w:rsid w:val="00E0183A"/>
    <w:rsid w:val="00E02BBF"/>
    <w:rsid w:val="00E03E55"/>
    <w:rsid w:val="00E043FF"/>
    <w:rsid w:val="00E04915"/>
    <w:rsid w:val="00E06084"/>
    <w:rsid w:val="00E061FC"/>
    <w:rsid w:val="00E0666A"/>
    <w:rsid w:val="00E067B2"/>
    <w:rsid w:val="00E100FC"/>
    <w:rsid w:val="00E13E30"/>
    <w:rsid w:val="00E14199"/>
    <w:rsid w:val="00E14887"/>
    <w:rsid w:val="00E15D31"/>
    <w:rsid w:val="00E15DD1"/>
    <w:rsid w:val="00E15E5D"/>
    <w:rsid w:val="00E1603F"/>
    <w:rsid w:val="00E166BC"/>
    <w:rsid w:val="00E16B30"/>
    <w:rsid w:val="00E17A79"/>
    <w:rsid w:val="00E2212A"/>
    <w:rsid w:val="00E23CBD"/>
    <w:rsid w:val="00E255B6"/>
    <w:rsid w:val="00E2585E"/>
    <w:rsid w:val="00E26504"/>
    <w:rsid w:val="00E275B6"/>
    <w:rsid w:val="00E3011A"/>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DCF"/>
    <w:rsid w:val="00E5214D"/>
    <w:rsid w:val="00E52D2C"/>
    <w:rsid w:val="00E5315C"/>
    <w:rsid w:val="00E535ED"/>
    <w:rsid w:val="00E53954"/>
    <w:rsid w:val="00E544E6"/>
    <w:rsid w:val="00E56110"/>
    <w:rsid w:val="00E568B4"/>
    <w:rsid w:val="00E61A5A"/>
    <w:rsid w:val="00E62068"/>
    <w:rsid w:val="00E63A95"/>
    <w:rsid w:val="00E64CBB"/>
    <w:rsid w:val="00E64F8C"/>
    <w:rsid w:val="00E6507D"/>
    <w:rsid w:val="00E65CB1"/>
    <w:rsid w:val="00E669AA"/>
    <w:rsid w:val="00E66BDC"/>
    <w:rsid w:val="00E6734A"/>
    <w:rsid w:val="00E70084"/>
    <w:rsid w:val="00E704F3"/>
    <w:rsid w:val="00E715D7"/>
    <w:rsid w:val="00E72961"/>
    <w:rsid w:val="00E73511"/>
    <w:rsid w:val="00E73F1D"/>
    <w:rsid w:val="00E74DF1"/>
    <w:rsid w:val="00E75566"/>
    <w:rsid w:val="00E757D1"/>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0DE9"/>
    <w:rsid w:val="00E91DD1"/>
    <w:rsid w:val="00E92C02"/>
    <w:rsid w:val="00E946D4"/>
    <w:rsid w:val="00E94CA6"/>
    <w:rsid w:val="00E94E87"/>
    <w:rsid w:val="00E95704"/>
    <w:rsid w:val="00E95ECD"/>
    <w:rsid w:val="00E96B74"/>
    <w:rsid w:val="00E978EE"/>
    <w:rsid w:val="00EA06F4"/>
    <w:rsid w:val="00EA0F96"/>
    <w:rsid w:val="00EA120D"/>
    <w:rsid w:val="00EA2CA7"/>
    <w:rsid w:val="00EA5899"/>
    <w:rsid w:val="00EA6048"/>
    <w:rsid w:val="00EA613C"/>
    <w:rsid w:val="00EA7BA0"/>
    <w:rsid w:val="00EA7C1B"/>
    <w:rsid w:val="00EB17E6"/>
    <w:rsid w:val="00EB3A6B"/>
    <w:rsid w:val="00EB3ADF"/>
    <w:rsid w:val="00EB422B"/>
    <w:rsid w:val="00EB5254"/>
    <w:rsid w:val="00EB7332"/>
    <w:rsid w:val="00EB73B8"/>
    <w:rsid w:val="00EC02F0"/>
    <w:rsid w:val="00EC05CD"/>
    <w:rsid w:val="00EC0F73"/>
    <w:rsid w:val="00EC1C85"/>
    <w:rsid w:val="00EC392A"/>
    <w:rsid w:val="00EC4EC2"/>
    <w:rsid w:val="00EC4F7B"/>
    <w:rsid w:val="00EC5525"/>
    <w:rsid w:val="00EC596F"/>
    <w:rsid w:val="00EC6E2B"/>
    <w:rsid w:val="00EC70C2"/>
    <w:rsid w:val="00EC73E9"/>
    <w:rsid w:val="00EC73F5"/>
    <w:rsid w:val="00ED1CF9"/>
    <w:rsid w:val="00ED2674"/>
    <w:rsid w:val="00ED3400"/>
    <w:rsid w:val="00ED340F"/>
    <w:rsid w:val="00ED4249"/>
    <w:rsid w:val="00ED54C6"/>
    <w:rsid w:val="00ED6D7F"/>
    <w:rsid w:val="00ED7556"/>
    <w:rsid w:val="00EE0307"/>
    <w:rsid w:val="00EE151D"/>
    <w:rsid w:val="00EE292D"/>
    <w:rsid w:val="00EE5384"/>
    <w:rsid w:val="00EE5C6C"/>
    <w:rsid w:val="00EE787B"/>
    <w:rsid w:val="00EF0BC8"/>
    <w:rsid w:val="00EF2089"/>
    <w:rsid w:val="00EF2AAA"/>
    <w:rsid w:val="00EF31F6"/>
    <w:rsid w:val="00EF334B"/>
    <w:rsid w:val="00EF3590"/>
    <w:rsid w:val="00EF4044"/>
    <w:rsid w:val="00EF5F8A"/>
    <w:rsid w:val="00EF6069"/>
    <w:rsid w:val="00EF65F2"/>
    <w:rsid w:val="00F01F72"/>
    <w:rsid w:val="00F03DBC"/>
    <w:rsid w:val="00F04578"/>
    <w:rsid w:val="00F056B5"/>
    <w:rsid w:val="00F065BA"/>
    <w:rsid w:val="00F06948"/>
    <w:rsid w:val="00F0694D"/>
    <w:rsid w:val="00F06F9E"/>
    <w:rsid w:val="00F06FC8"/>
    <w:rsid w:val="00F1043F"/>
    <w:rsid w:val="00F1146F"/>
    <w:rsid w:val="00F12E38"/>
    <w:rsid w:val="00F12FA0"/>
    <w:rsid w:val="00F14503"/>
    <w:rsid w:val="00F152BD"/>
    <w:rsid w:val="00F15438"/>
    <w:rsid w:val="00F15ACC"/>
    <w:rsid w:val="00F164A1"/>
    <w:rsid w:val="00F2006E"/>
    <w:rsid w:val="00F20F26"/>
    <w:rsid w:val="00F21447"/>
    <w:rsid w:val="00F226D3"/>
    <w:rsid w:val="00F239D4"/>
    <w:rsid w:val="00F23CE9"/>
    <w:rsid w:val="00F26A9D"/>
    <w:rsid w:val="00F31C61"/>
    <w:rsid w:val="00F32403"/>
    <w:rsid w:val="00F332A9"/>
    <w:rsid w:val="00F335DB"/>
    <w:rsid w:val="00F34262"/>
    <w:rsid w:val="00F343F3"/>
    <w:rsid w:val="00F34E91"/>
    <w:rsid w:val="00F35E0F"/>
    <w:rsid w:val="00F366EA"/>
    <w:rsid w:val="00F379F2"/>
    <w:rsid w:val="00F37FD1"/>
    <w:rsid w:val="00F4078C"/>
    <w:rsid w:val="00F4241F"/>
    <w:rsid w:val="00F42DA3"/>
    <w:rsid w:val="00F43423"/>
    <w:rsid w:val="00F43DC9"/>
    <w:rsid w:val="00F445A9"/>
    <w:rsid w:val="00F45386"/>
    <w:rsid w:val="00F46EA7"/>
    <w:rsid w:val="00F4766B"/>
    <w:rsid w:val="00F4795C"/>
    <w:rsid w:val="00F47A72"/>
    <w:rsid w:val="00F5219F"/>
    <w:rsid w:val="00F522E2"/>
    <w:rsid w:val="00F5328A"/>
    <w:rsid w:val="00F570E8"/>
    <w:rsid w:val="00F575D2"/>
    <w:rsid w:val="00F61B03"/>
    <w:rsid w:val="00F6312E"/>
    <w:rsid w:val="00F63DBA"/>
    <w:rsid w:val="00F646FF"/>
    <w:rsid w:val="00F64ADA"/>
    <w:rsid w:val="00F652A7"/>
    <w:rsid w:val="00F6622C"/>
    <w:rsid w:val="00F66847"/>
    <w:rsid w:val="00F679AF"/>
    <w:rsid w:val="00F70239"/>
    <w:rsid w:val="00F71F1C"/>
    <w:rsid w:val="00F7571F"/>
    <w:rsid w:val="00F75BBF"/>
    <w:rsid w:val="00F75CEB"/>
    <w:rsid w:val="00F75F5A"/>
    <w:rsid w:val="00F76CD3"/>
    <w:rsid w:val="00F815C7"/>
    <w:rsid w:val="00F81654"/>
    <w:rsid w:val="00F81C85"/>
    <w:rsid w:val="00F8293C"/>
    <w:rsid w:val="00F843D1"/>
    <w:rsid w:val="00F843FB"/>
    <w:rsid w:val="00F84529"/>
    <w:rsid w:val="00F847B3"/>
    <w:rsid w:val="00F85CF9"/>
    <w:rsid w:val="00F85FC0"/>
    <w:rsid w:val="00F860C3"/>
    <w:rsid w:val="00F8662B"/>
    <w:rsid w:val="00F86767"/>
    <w:rsid w:val="00F86F89"/>
    <w:rsid w:val="00F87CDE"/>
    <w:rsid w:val="00F87F5D"/>
    <w:rsid w:val="00F90D77"/>
    <w:rsid w:val="00F91151"/>
    <w:rsid w:val="00F9381B"/>
    <w:rsid w:val="00F940AA"/>
    <w:rsid w:val="00F947DE"/>
    <w:rsid w:val="00F9532B"/>
    <w:rsid w:val="00F95571"/>
    <w:rsid w:val="00F968EB"/>
    <w:rsid w:val="00F96977"/>
    <w:rsid w:val="00FA1F38"/>
    <w:rsid w:val="00FA2080"/>
    <w:rsid w:val="00FA254B"/>
    <w:rsid w:val="00FA4ABA"/>
    <w:rsid w:val="00FA4E0D"/>
    <w:rsid w:val="00FA4EA9"/>
    <w:rsid w:val="00FA6128"/>
    <w:rsid w:val="00FA64B9"/>
    <w:rsid w:val="00FA7433"/>
    <w:rsid w:val="00FA7A4A"/>
    <w:rsid w:val="00FA7FDF"/>
    <w:rsid w:val="00FB06CD"/>
    <w:rsid w:val="00FB2E71"/>
    <w:rsid w:val="00FB48EB"/>
    <w:rsid w:val="00FB5169"/>
    <w:rsid w:val="00FB518A"/>
    <w:rsid w:val="00FB52BB"/>
    <w:rsid w:val="00FB53FA"/>
    <w:rsid w:val="00FB59B5"/>
    <w:rsid w:val="00FB67BD"/>
    <w:rsid w:val="00FB69E3"/>
    <w:rsid w:val="00FB6B3F"/>
    <w:rsid w:val="00FB75E0"/>
    <w:rsid w:val="00FC1A85"/>
    <w:rsid w:val="00FC35B6"/>
    <w:rsid w:val="00FC4A55"/>
    <w:rsid w:val="00FC6362"/>
    <w:rsid w:val="00FC6B54"/>
    <w:rsid w:val="00FD1D30"/>
    <w:rsid w:val="00FD2807"/>
    <w:rsid w:val="00FD30F5"/>
    <w:rsid w:val="00FD336C"/>
    <w:rsid w:val="00FD3DBA"/>
    <w:rsid w:val="00FD3EF6"/>
    <w:rsid w:val="00FD4105"/>
    <w:rsid w:val="00FD4A73"/>
    <w:rsid w:val="00FD4EB9"/>
    <w:rsid w:val="00FE0479"/>
    <w:rsid w:val="00FE42E8"/>
    <w:rsid w:val="00FE6A74"/>
    <w:rsid w:val="00FE70AA"/>
    <w:rsid w:val="00FE78EA"/>
    <w:rsid w:val="00FE7933"/>
    <w:rsid w:val="00FE7E03"/>
    <w:rsid w:val="00FF107D"/>
    <w:rsid w:val="00FF1138"/>
    <w:rsid w:val="00FF185C"/>
    <w:rsid w:val="00FF314E"/>
    <w:rsid w:val="00FF3B93"/>
    <w:rsid w:val="00FF4899"/>
    <w:rsid w:val="00FF4B31"/>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6B9A"/>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uiPriority w:val="39"/>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F843D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25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aktualno/vec-informacij-ponudniki.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3E422-B3CB-47CC-9F9F-DBC119550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349</TotalTime>
  <Pages>10</Pages>
  <Words>3942</Words>
  <Characters>22474</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26364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31</cp:revision>
  <cp:lastPrinted>2022-09-01T11:15:00Z</cp:lastPrinted>
  <dcterms:created xsi:type="dcterms:W3CDTF">2026-05-06T10:47:00Z</dcterms:created>
  <dcterms:modified xsi:type="dcterms:W3CDTF">2026-07-29T11:01:00Z</dcterms:modified>
</cp:coreProperties>
</file>